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55" w:rsidRPr="00BE66F8" w:rsidRDefault="00A57555" w:rsidP="0080500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-36pt;width:477pt;height:27pt;z-index:251659264" stroked="f">
            <v:textbox style="mso-next-textbox:#_x0000_s1026">
              <w:txbxContent>
                <w:p w:rsidR="00A57555" w:rsidRPr="00554F34" w:rsidRDefault="00A57555">
                  <w:pP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</w:pPr>
                  <w:r w:rsidRPr="00554F34"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 xml:space="preserve">L. </w:t>
                  </w:r>
                  <w:smartTag w:uri="urn:schemas-microsoft-com:office:smarttags" w:element="City">
                    <w:smartTag w:uri="urn:schemas-microsoft-com:office:smarttags" w:element="place">
                      <w:r w:rsidRPr="00554F34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Surat</w:t>
                      </w:r>
                    </w:smartTag>
                  </w:smartTag>
                  <w:r w:rsidRPr="00554F34"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 xml:space="preserve"> Permohonan Angsuran</w:t>
                  </w:r>
                </w:p>
              </w:txbxContent>
            </v:textbox>
          </v:shape>
        </w:pict>
      </w:r>
    </w:p>
    <w:p w:rsidR="00A57555" w:rsidRPr="00BE66F8" w:rsidRDefault="00A57555" w:rsidP="0080500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 xml:space="preserve">..................,………………………  </w:t>
      </w:r>
    </w:p>
    <w:p w:rsidR="00A57555" w:rsidRDefault="00A57555" w:rsidP="0080500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Perihal : </w:t>
      </w:r>
      <w:r w:rsidRPr="00BE66F8">
        <w:rPr>
          <w:rFonts w:ascii="Bookman Old Style" w:hAnsi="Bookman Old Style"/>
          <w:sz w:val="24"/>
          <w:szCs w:val="24"/>
        </w:rPr>
        <w:t>Permohonan Angsuran</w:t>
      </w:r>
    </w:p>
    <w:p w:rsidR="00A57555" w:rsidRDefault="00A57555" w:rsidP="0080500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……………………………</w:t>
      </w:r>
      <w:r w:rsidRPr="00BE66F8">
        <w:rPr>
          <w:rFonts w:ascii="Bookman Old Style" w:hAnsi="Bookman Old Style"/>
          <w:sz w:val="24"/>
          <w:szCs w:val="24"/>
        </w:rPr>
        <w:tab/>
      </w:r>
    </w:p>
    <w:p w:rsidR="00A57555" w:rsidRDefault="00A57555" w:rsidP="0080500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                                         </w:t>
      </w:r>
      <w:r w:rsidRPr="00BE66F8">
        <w:rPr>
          <w:rFonts w:ascii="Bookman Old Style" w:hAnsi="Bookman Old Style"/>
          <w:sz w:val="24"/>
          <w:szCs w:val="24"/>
        </w:rPr>
        <w:t>Kepada Yth.</w:t>
      </w:r>
    </w:p>
    <w:p w:rsidR="00A57555" w:rsidRDefault="00A57555" w:rsidP="0080500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                                         </w:t>
      </w:r>
      <w:r w:rsidRPr="00BE66F8">
        <w:rPr>
          <w:rFonts w:ascii="Bookman Old Style" w:hAnsi="Bookman Old Style"/>
          <w:sz w:val="24"/>
          <w:szCs w:val="24"/>
        </w:rPr>
        <w:t>Kepala DPPKA Kab. Kulon Progo</w:t>
      </w:r>
    </w:p>
    <w:p w:rsidR="00A57555" w:rsidRPr="00BE66F8" w:rsidRDefault="00A57555" w:rsidP="0080500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                                         </w:t>
      </w:r>
      <w:r w:rsidRPr="00BE66F8">
        <w:rPr>
          <w:rFonts w:ascii="Bookman Old Style" w:hAnsi="Bookman Old Style"/>
          <w:sz w:val="24"/>
          <w:szCs w:val="24"/>
        </w:rPr>
        <w:t>Di Wate</w:t>
      </w:r>
      <w:r>
        <w:rPr>
          <w:rFonts w:ascii="Bookman Old Style" w:hAnsi="Bookman Old Style"/>
          <w:sz w:val="24"/>
          <w:szCs w:val="24"/>
        </w:rPr>
        <w:t>s</w:t>
      </w:r>
    </w:p>
    <w:p w:rsidR="00A57555" w:rsidRPr="00BE66F8" w:rsidRDefault="00A57555" w:rsidP="0080500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</w:r>
    </w:p>
    <w:p w:rsidR="00A57555" w:rsidRPr="00BE66F8" w:rsidRDefault="00A57555" w:rsidP="0080500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Dengan hormat,</w:t>
      </w:r>
    </w:p>
    <w:p w:rsidR="00A57555" w:rsidRPr="00BE66F8" w:rsidRDefault="00A57555" w:rsidP="00805003">
      <w:pPr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>Yang bertanda tangan di bawah ini :</w:t>
      </w:r>
    </w:p>
    <w:p w:rsidR="00A57555" w:rsidRPr="00757953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Nama Pemilik/Pengelola</w:t>
      </w:r>
      <w:r w:rsidRPr="00BE66F8">
        <w:rPr>
          <w:rFonts w:ascii="Bookman Old Style" w:hAnsi="Bookman Old Style"/>
          <w:sz w:val="24"/>
          <w:szCs w:val="24"/>
        </w:rPr>
        <w:tab/>
        <w:t>:</w:t>
      </w:r>
      <w:r w:rsidRPr="00BE66F8"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>………………………………………………….……….</w:t>
      </w:r>
    </w:p>
    <w:p w:rsidR="00A57555" w:rsidRPr="00BE66F8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Alamat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…</w:t>
      </w:r>
      <w:r>
        <w:rPr>
          <w:rFonts w:ascii="Bookman Old Style" w:hAnsi="Bookman Old Style"/>
          <w:sz w:val="24"/>
          <w:szCs w:val="24"/>
          <w:lang w:val="sv-SE"/>
        </w:rPr>
        <w:t>....</w:t>
      </w:r>
      <w:r w:rsidRPr="00BE66F8">
        <w:rPr>
          <w:rFonts w:ascii="Bookman Old Style" w:hAnsi="Bookman Old Style"/>
          <w:sz w:val="24"/>
          <w:szCs w:val="24"/>
          <w:lang w:val="sv-SE"/>
        </w:rPr>
        <w:t xml:space="preserve">…………………………………………….……… </w:t>
      </w:r>
    </w:p>
    <w:p w:rsidR="00A57555" w:rsidRPr="00BE66F8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</w:r>
      <w:r>
        <w:rPr>
          <w:rFonts w:ascii="Bookman Old Style" w:hAnsi="Bookman Old Style"/>
          <w:sz w:val="24"/>
          <w:szCs w:val="24"/>
          <w:lang w:val="sv-SE"/>
        </w:rPr>
        <w:tab/>
        <w:t>……………………….……Telp………..….………....</w:t>
      </w:r>
    </w:p>
    <w:p w:rsidR="00A57555" w:rsidRPr="00BE66F8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Bertindak untuk dan atas nama</w:t>
      </w:r>
    </w:p>
    <w:p w:rsidR="00A57555" w:rsidRPr="00BE66F8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Nama/Merek U</w:t>
      </w:r>
      <w:r>
        <w:rPr>
          <w:rFonts w:ascii="Bookman Old Style" w:hAnsi="Bookman Old Style"/>
          <w:sz w:val="24"/>
          <w:szCs w:val="24"/>
          <w:lang w:val="sv-SE"/>
        </w:rPr>
        <w:t>saha</w:t>
      </w:r>
      <w:r>
        <w:rPr>
          <w:rFonts w:ascii="Bookman Old Style" w:hAnsi="Bookman Old Style"/>
          <w:sz w:val="24"/>
          <w:szCs w:val="24"/>
          <w:lang w:val="sv-SE"/>
        </w:rPr>
        <w:tab/>
        <w:t>:</w:t>
      </w:r>
      <w:r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………………………………………………….……....</w:t>
      </w:r>
    </w:p>
    <w:p w:rsidR="00A57555" w:rsidRPr="00BE66F8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>NPWD</w:t>
      </w:r>
      <w:r>
        <w:rPr>
          <w:rFonts w:ascii="Bookman Old Style" w:hAnsi="Bookman Old Style"/>
          <w:sz w:val="24"/>
          <w:szCs w:val="24"/>
          <w:lang w:val="sv-SE"/>
        </w:rPr>
        <w:tab/>
        <w:t>:</w:t>
      </w:r>
      <w:r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………………………………………………….……....</w:t>
      </w:r>
    </w:p>
    <w:p w:rsidR="00A57555" w:rsidRPr="00BE66F8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Alamat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………………………………………………….……</w:t>
      </w:r>
      <w:r>
        <w:rPr>
          <w:rFonts w:ascii="Bookman Old Style" w:hAnsi="Bookman Old Style"/>
          <w:sz w:val="24"/>
          <w:szCs w:val="24"/>
          <w:lang w:val="sv-SE"/>
        </w:rPr>
        <w:t>....</w:t>
      </w:r>
      <w:r w:rsidRPr="00BE66F8">
        <w:rPr>
          <w:rFonts w:ascii="Bookman Old Style" w:hAnsi="Bookman Old Style"/>
          <w:sz w:val="24"/>
          <w:szCs w:val="24"/>
          <w:lang w:val="sv-SE"/>
        </w:rPr>
        <w:t xml:space="preserve"> </w:t>
      </w:r>
    </w:p>
    <w:p w:rsidR="00A57555" w:rsidRPr="00BE66F8" w:rsidRDefault="00A57555" w:rsidP="0080500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…………………</w:t>
      </w:r>
      <w:r>
        <w:rPr>
          <w:rFonts w:ascii="Bookman Old Style" w:hAnsi="Bookman Old Style"/>
          <w:sz w:val="24"/>
          <w:szCs w:val="24"/>
          <w:lang w:val="sv-SE"/>
        </w:rPr>
        <w:t>…..……Telp………..….………......</w:t>
      </w:r>
    </w:p>
    <w:p w:rsidR="00A57555" w:rsidRPr="00BE66F8" w:rsidRDefault="00A57555" w:rsidP="00805003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BE66F8">
      <w:pPr>
        <w:spacing w:after="0"/>
        <w:jc w:val="both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 xml:space="preserve">mengakui masih </w:t>
      </w:r>
      <w:r>
        <w:rPr>
          <w:rFonts w:ascii="Bookman Old Style" w:hAnsi="Bookman Old Style"/>
          <w:sz w:val="24"/>
          <w:szCs w:val="24"/>
          <w:lang w:val="sv-SE"/>
        </w:rPr>
        <w:t>mempunyai hutang pajak</w:t>
      </w:r>
      <w:r w:rsidRPr="00BE66F8">
        <w:rPr>
          <w:rFonts w:ascii="Bookman Old Style" w:hAnsi="Bookman Old Style"/>
          <w:sz w:val="24"/>
          <w:szCs w:val="24"/>
          <w:lang w:val="sv-SE"/>
        </w:rPr>
        <w:t xml:space="preserve"> atas</w:t>
      </w:r>
      <w:r>
        <w:rPr>
          <w:rFonts w:ascii="Bookman Old Style" w:hAnsi="Bookman Old Style"/>
          <w:sz w:val="24"/>
          <w:szCs w:val="24"/>
          <w:lang w:val="sv-SE"/>
        </w:rPr>
        <w:t xml:space="preserve"> SKPD/SKPDKB/SKPDKBT</w:t>
      </w:r>
      <w:r w:rsidRPr="00BE66F8">
        <w:rPr>
          <w:rFonts w:ascii="Bookman Old Style" w:hAnsi="Bookman Old Style"/>
          <w:sz w:val="24"/>
          <w:szCs w:val="24"/>
          <w:lang w:val="sv-SE"/>
        </w:rPr>
        <w:t>*) bulan …………</w:t>
      </w:r>
      <w:r>
        <w:rPr>
          <w:rFonts w:ascii="Bookman Old Style" w:hAnsi="Bookman Old Style"/>
          <w:sz w:val="24"/>
          <w:szCs w:val="24"/>
          <w:lang w:val="sv-SE"/>
        </w:rPr>
        <w:t xml:space="preserve">......…  No Urut ………………  berjumlah Rp. ………………………. </w:t>
      </w:r>
    </w:p>
    <w:p w:rsidR="00A57555" w:rsidRPr="00BE66F8" w:rsidRDefault="00A57555" w:rsidP="00BE66F8">
      <w:pPr>
        <w:spacing w:after="0"/>
        <w:jc w:val="both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</w:p>
    <w:p w:rsidR="00A57555" w:rsidRPr="00BE66F8" w:rsidRDefault="00A57555" w:rsidP="00BE66F8">
      <w:pPr>
        <w:spacing w:after="0"/>
        <w:ind w:firstLine="720"/>
        <w:jc w:val="both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 xml:space="preserve">Dengan ini saya mengajukan permononan agar kiranya hutang </w:t>
      </w:r>
      <w:r>
        <w:rPr>
          <w:rFonts w:ascii="Bookman Old Style" w:hAnsi="Bookman Old Style"/>
          <w:sz w:val="24"/>
          <w:szCs w:val="24"/>
          <w:lang w:val="sv-SE"/>
        </w:rPr>
        <w:t>pajak</w:t>
      </w:r>
      <w:r w:rsidRPr="00BE66F8">
        <w:rPr>
          <w:rFonts w:ascii="Bookman Old Style" w:hAnsi="Bookman Old Style"/>
          <w:sz w:val="24"/>
          <w:szCs w:val="24"/>
          <w:lang w:val="sv-SE"/>
        </w:rPr>
        <w:t xml:space="preserve"> tersebut di atas  dapat disetor dengan cara an</w:t>
      </w:r>
      <w:r>
        <w:rPr>
          <w:rFonts w:ascii="Bookman Old Style" w:hAnsi="Bookman Old Style"/>
          <w:sz w:val="24"/>
          <w:szCs w:val="24"/>
          <w:lang w:val="sv-SE"/>
        </w:rPr>
        <w:t xml:space="preserve">gsuran sebanyak  ……. ( ………….. </w:t>
      </w:r>
      <w:r w:rsidRPr="00BE66F8">
        <w:rPr>
          <w:rFonts w:ascii="Bookman Old Style" w:hAnsi="Bookman Old Style"/>
          <w:sz w:val="24"/>
          <w:szCs w:val="24"/>
          <w:lang w:val="sv-SE"/>
        </w:rPr>
        <w:t>) ) kali dengan masing-masing tersebut di bawah dan akan lunas seluruhnya pa</w:t>
      </w:r>
      <w:r>
        <w:rPr>
          <w:rFonts w:ascii="Bookman Old Style" w:hAnsi="Bookman Old Style"/>
          <w:sz w:val="24"/>
          <w:szCs w:val="24"/>
          <w:lang w:val="sv-SE"/>
        </w:rPr>
        <w:t xml:space="preserve">ling lambat tanggal …………………… </w:t>
      </w:r>
    </w:p>
    <w:p w:rsidR="00A57555" w:rsidRPr="00BE66F8" w:rsidRDefault="00A57555" w:rsidP="00BE66F8">
      <w:pPr>
        <w:spacing w:after="0"/>
        <w:jc w:val="both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05003">
      <w:pPr>
        <w:spacing w:after="0"/>
        <w:jc w:val="center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Rincian Angsuran</w:t>
      </w:r>
    </w:p>
    <w:p w:rsidR="00A57555" w:rsidRPr="00BE66F8" w:rsidRDefault="00A57555" w:rsidP="00805003">
      <w:pPr>
        <w:tabs>
          <w:tab w:val="left" w:pos="1134"/>
          <w:tab w:val="left" w:pos="5387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  <w:t xml:space="preserve">TANGGAL PENYETORAN 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JUMLA</w:t>
      </w:r>
      <w:r>
        <w:rPr>
          <w:rFonts w:ascii="Bookman Old Style" w:hAnsi="Bookman Old Style"/>
          <w:sz w:val="24"/>
          <w:szCs w:val="24"/>
          <w:lang w:val="sv-SE"/>
        </w:rPr>
        <w:t>H ANGSURAN</w:t>
      </w:r>
    </w:p>
    <w:p w:rsidR="00A57555" w:rsidRPr="00BE66F8" w:rsidRDefault="00A57555" w:rsidP="00805003">
      <w:pPr>
        <w:tabs>
          <w:tab w:val="left" w:pos="1134"/>
          <w:tab w:val="left" w:pos="5387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>Tgl. ………………………..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Rp. ……………………</w:t>
      </w:r>
    </w:p>
    <w:p w:rsidR="00A57555" w:rsidRPr="00BE66F8" w:rsidRDefault="00A57555" w:rsidP="00805003">
      <w:pPr>
        <w:tabs>
          <w:tab w:val="left" w:pos="1134"/>
          <w:tab w:val="left" w:pos="5387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>Tgl. ………………………..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Rp. ……………………</w:t>
      </w:r>
    </w:p>
    <w:p w:rsidR="00A57555" w:rsidRPr="00BE66F8" w:rsidRDefault="00A57555" w:rsidP="00805003">
      <w:pPr>
        <w:tabs>
          <w:tab w:val="left" w:pos="1134"/>
          <w:tab w:val="left" w:pos="5387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>Tgl. ………………………..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Rp. ……………………</w:t>
      </w:r>
    </w:p>
    <w:p w:rsidR="00A57555" w:rsidRPr="00BE66F8" w:rsidRDefault="00A57555" w:rsidP="00805003">
      <w:pPr>
        <w:tabs>
          <w:tab w:val="left" w:pos="1134"/>
          <w:tab w:val="left" w:pos="5387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>Tgl. ………………………..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Rp. ……………………</w:t>
      </w:r>
    </w:p>
    <w:p w:rsidR="00A57555" w:rsidRPr="00BE66F8" w:rsidRDefault="00A57555" w:rsidP="00805003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757953" w:rsidRDefault="00A57555" w:rsidP="00805003">
      <w:pPr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 w:rsidRPr="00757953">
        <w:rPr>
          <w:rFonts w:ascii="Bookman Old Style" w:hAnsi="Bookman Old Style"/>
          <w:sz w:val="24"/>
          <w:szCs w:val="24"/>
          <w:lang w:val="fi-FI"/>
        </w:rPr>
        <w:t>Alasan pengajuan permohonan angsuran ini :</w:t>
      </w:r>
    </w:p>
    <w:p w:rsidR="00A57555" w:rsidRPr="00BE66F8" w:rsidRDefault="00A57555" w:rsidP="00805003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………………………………………………………………………………………………………</w:t>
      </w:r>
    </w:p>
    <w:p w:rsidR="00A57555" w:rsidRPr="00BE66F8" w:rsidRDefault="00A57555" w:rsidP="00805003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………………………………………………………………………………………………… 15)</w:t>
      </w:r>
    </w:p>
    <w:p w:rsidR="00A57555" w:rsidRPr="00BE66F8" w:rsidRDefault="00A57555" w:rsidP="00BE66F8">
      <w:pPr>
        <w:spacing w:after="0" w:line="240" w:lineRule="auto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05003">
      <w:pPr>
        <w:spacing w:after="0"/>
        <w:ind w:firstLine="72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Demikian permohonan saya dengan harapan dapat dipenuhi.</w:t>
      </w:r>
    </w:p>
    <w:p w:rsidR="00A57555" w:rsidRPr="00BE66F8" w:rsidRDefault="00A57555" w:rsidP="00BE66F8">
      <w:pPr>
        <w:spacing w:after="0" w:line="240" w:lineRule="auto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0500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Tanda Terima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</w:r>
    </w:p>
    <w:p w:rsidR="00A57555" w:rsidRPr="00BE66F8" w:rsidRDefault="00A57555" w:rsidP="0080500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A.n. Kepala DPPKA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Hormat Saya,</w:t>
      </w:r>
    </w:p>
    <w:p w:rsidR="00A57555" w:rsidRPr="00BE66F8" w:rsidRDefault="00A57555" w:rsidP="0080500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  <w:t xml:space="preserve"> Kepala Bidang .................</w:t>
      </w:r>
      <w:r w:rsidRPr="00BE66F8">
        <w:rPr>
          <w:rFonts w:ascii="Bookman Old Style" w:hAnsi="Bookman Old Style"/>
          <w:sz w:val="24"/>
          <w:szCs w:val="24"/>
          <w:lang w:val="sv-SE"/>
        </w:rPr>
        <w:t>,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   Pemohon</w:t>
      </w:r>
    </w:p>
    <w:p w:rsidR="00A57555" w:rsidRPr="00BE66F8" w:rsidRDefault="00A57555" w:rsidP="0080500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0500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0500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  <w:t>……………………………. .....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>
        <w:rPr>
          <w:rFonts w:ascii="Bookman Old Style" w:hAnsi="Bookman Old Style"/>
          <w:sz w:val="24"/>
          <w:szCs w:val="24"/>
          <w:lang w:val="sv-SE"/>
        </w:rPr>
        <w:t xml:space="preserve"> …………………………....</w:t>
      </w:r>
    </w:p>
    <w:p w:rsidR="00A57555" w:rsidRPr="00BE66F8" w:rsidRDefault="00A57555" w:rsidP="0080500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  <w:t>NIP………………………….....</w:t>
      </w:r>
    </w:p>
    <w:p w:rsidR="00A57555" w:rsidRPr="00BE66F8" w:rsidRDefault="00A57555" w:rsidP="00905F6C">
      <w:pPr>
        <w:spacing w:after="0"/>
        <w:rPr>
          <w:rFonts w:ascii="Bookman Old Style" w:hAnsi="Bookman Old Style"/>
          <w:i/>
          <w:sz w:val="24"/>
          <w:szCs w:val="24"/>
          <w:lang w:val="sv-SE"/>
        </w:rPr>
      </w:pPr>
      <w:r w:rsidRPr="00BE66F8">
        <w:rPr>
          <w:rFonts w:ascii="Bookman Old Style" w:hAnsi="Bookman Old Style"/>
          <w:i/>
          <w:sz w:val="24"/>
          <w:szCs w:val="24"/>
          <w:lang w:val="sv-SE"/>
        </w:rPr>
        <w:t>*)  Coret yang tidak perlu</w:t>
      </w:r>
    </w:p>
    <w:p w:rsidR="00A57555" w:rsidRPr="00BE66F8" w:rsidRDefault="00A57555" w:rsidP="00905F6C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noProof/>
        </w:rPr>
        <w:pict>
          <v:rect id="_x0000_s1027" style="position:absolute;margin-left:-2.5pt;margin-top:24.4pt;width:118.35pt;height:22.35pt;z-index:251673600" stroked="f">
            <v:textbox style="mso-next-textbox:#_x0000_s1027">
              <w:txbxContent>
                <w:p w:rsidR="00A57555" w:rsidRPr="00295E64" w:rsidRDefault="00A57555" w:rsidP="00905F6C"/>
              </w:txbxContent>
            </v:textbox>
          </v:rect>
        </w:pict>
      </w:r>
    </w:p>
    <w:p w:rsidR="00A57555" w:rsidRPr="00BE66F8" w:rsidRDefault="00A57555" w:rsidP="00805003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noProof/>
        </w:rPr>
        <w:pict>
          <v:shape id="_x0000_s1028" type="#_x0000_t202" style="position:absolute;margin-left:-12pt;margin-top:-34.8pt;width:492pt;height:26.8pt;z-index:251660288" stroked="f">
            <v:textbox style="mso-next-textbox:#_x0000_s1028">
              <w:txbxContent>
                <w:p w:rsidR="00A57555" w:rsidRPr="00627AF3" w:rsidRDefault="00A57555" w:rsidP="00EA10C4">
                  <w:pPr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</w:pPr>
                  <w:r w:rsidRPr="00627AF3"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 xml:space="preserve">M. </w:t>
                  </w:r>
                  <w:smartTag w:uri="urn:schemas-microsoft-com:office:smarttags" w:element="City">
                    <w:smartTag w:uri="urn:schemas-microsoft-com:office:smarttags" w:element="place">
                      <w:r w:rsidRPr="00627AF3">
                        <w:rPr>
                          <w:rFonts w:ascii="Bookman Old Style" w:hAnsi="Bookman Old Style"/>
                          <w:b/>
                          <w:sz w:val="24"/>
                          <w:szCs w:val="24"/>
                        </w:rPr>
                        <w:t>Surat</w:t>
                      </w:r>
                    </w:smartTag>
                  </w:smartTag>
                  <w:r w:rsidRPr="00627AF3"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 xml:space="preserve"> Permohonan Penundaan Pembayaran</w:t>
                  </w:r>
                </w:p>
              </w:txbxContent>
            </v:textbox>
          </v:shape>
        </w:pict>
      </w:r>
    </w:p>
    <w:p w:rsidR="00A57555" w:rsidRPr="00BE66F8" w:rsidRDefault="00A57555" w:rsidP="008B6C36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>
        <w:rPr>
          <w:rFonts w:ascii="Bookman Old Style" w:hAnsi="Bookman Old Style"/>
          <w:sz w:val="24"/>
          <w:szCs w:val="24"/>
          <w:lang w:val="sv-SE"/>
        </w:rPr>
        <w:t>..................,…………………………..</w:t>
      </w:r>
    </w:p>
    <w:p w:rsidR="00A57555" w:rsidRPr="00BE66F8" w:rsidRDefault="00A57555" w:rsidP="008B6C36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 xml:space="preserve">Perihal : </w:t>
      </w:r>
      <w:r w:rsidRPr="00BE66F8">
        <w:rPr>
          <w:rFonts w:ascii="Bookman Old Style" w:hAnsi="Bookman Old Style"/>
          <w:sz w:val="24"/>
          <w:szCs w:val="24"/>
          <w:lang w:val="sv-SE"/>
        </w:rPr>
        <w:t>Permohonan Penundaan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Kepada Yth.</w:t>
      </w:r>
    </w:p>
    <w:p w:rsidR="00A57555" w:rsidRPr="00BE66F8" w:rsidRDefault="00A57555" w:rsidP="008B6C36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>Pembayaran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Kepala DPPKA Kab. Kulon Progo</w:t>
      </w:r>
    </w:p>
    <w:p w:rsidR="00A57555" w:rsidRPr="00BE66F8" w:rsidRDefault="00A57555" w:rsidP="008B6C36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 w:rsidRPr="00BE66F8">
        <w:rPr>
          <w:rFonts w:ascii="Bookman Old Style" w:hAnsi="Bookman Old Style"/>
          <w:sz w:val="24"/>
          <w:szCs w:val="24"/>
          <w:u w:val="single"/>
          <w:lang w:val="sv-SE"/>
        </w:rPr>
        <w:t>……………</w:t>
      </w:r>
      <w:r>
        <w:rPr>
          <w:rFonts w:ascii="Bookman Old Style" w:hAnsi="Bookman Old Style"/>
          <w:sz w:val="24"/>
          <w:szCs w:val="24"/>
          <w:u w:val="single"/>
          <w:lang w:val="sv-SE"/>
        </w:rPr>
        <w:t>........</w:t>
      </w:r>
      <w:r w:rsidRPr="00BE66F8">
        <w:rPr>
          <w:rFonts w:ascii="Bookman Old Style" w:hAnsi="Bookman Old Style"/>
          <w:sz w:val="24"/>
          <w:szCs w:val="24"/>
          <w:u w:val="single"/>
          <w:lang w:val="sv-SE"/>
        </w:rPr>
        <w:t>………….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Di Wates</w:t>
      </w:r>
    </w:p>
    <w:p w:rsidR="00A57555" w:rsidRPr="00BE66F8" w:rsidRDefault="00A57555" w:rsidP="008B6C36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Dengan hormat,</w:t>
      </w:r>
    </w:p>
    <w:p w:rsidR="00A57555" w:rsidRPr="00BE66F8" w:rsidRDefault="00A57555" w:rsidP="008B6C36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>Yang bertanda tangan di bawah ini :</w:t>
      </w: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EA10C4">
        <w:rPr>
          <w:rFonts w:ascii="Bookman Old Style" w:hAnsi="Bookman Old Style"/>
          <w:sz w:val="24"/>
          <w:szCs w:val="24"/>
          <w:lang w:val="sv-SE"/>
        </w:rPr>
        <w:t>Nama Pemilik/Penge</w:t>
      </w:r>
      <w:r>
        <w:rPr>
          <w:rFonts w:ascii="Bookman Old Style" w:hAnsi="Bookman Old Style"/>
          <w:sz w:val="24"/>
          <w:szCs w:val="24"/>
          <w:lang w:val="sv-SE"/>
        </w:rPr>
        <w:t>lola</w:t>
      </w:r>
      <w:r>
        <w:rPr>
          <w:rFonts w:ascii="Bookman Old Style" w:hAnsi="Bookman Old Style"/>
          <w:sz w:val="24"/>
          <w:szCs w:val="24"/>
          <w:lang w:val="sv-SE"/>
        </w:rPr>
        <w:tab/>
        <w:t>:</w:t>
      </w:r>
      <w:r>
        <w:rPr>
          <w:rFonts w:ascii="Bookman Old Style" w:hAnsi="Bookman Old Style"/>
          <w:sz w:val="24"/>
          <w:szCs w:val="24"/>
          <w:lang w:val="sv-SE"/>
        </w:rPr>
        <w:tab/>
        <w:t xml:space="preserve">………………………………………………….…… </w:t>
      </w:r>
    </w:p>
    <w:p w:rsidR="00A57555" w:rsidRPr="00EA10C4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EA10C4">
        <w:rPr>
          <w:rFonts w:ascii="Bookman Old Style" w:hAnsi="Bookman Old Style"/>
          <w:sz w:val="24"/>
          <w:szCs w:val="24"/>
          <w:lang w:val="sv-SE"/>
        </w:rPr>
        <w:t>Alamat</w:t>
      </w:r>
      <w:r w:rsidRPr="00EA10C4">
        <w:rPr>
          <w:rFonts w:ascii="Bookman Old Style" w:hAnsi="Bookman Old Style"/>
          <w:sz w:val="24"/>
          <w:szCs w:val="24"/>
          <w:lang w:val="sv-SE"/>
        </w:rPr>
        <w:tab/>
        <w:t>:</w:t>
      </w:r>
      <w:r w:rsidRPr="00EA10C4">
        <w:rPr>
          <w:rFonts w:ascii="Bookman Old Style" w:hAnsi="Bookman Old Style"/>
          <w:sz w:val="24"/>
          <w:szCs w:val="24"/>
          <w:lang w:val="sv-SE"/>
        </w:rPr>
        <w:tab/>
        <w:t xml:space="preserve">……………………………………………….……… </w:t>
      </w:r>
    </w:p>
    <w:p w:rsidR="00A57555" w:rsidRPr="00BE66F8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</w:r>
      <w:r>
        <w:rPr>
          <w:rFonts w:ascii="Bookman Old Style" w:hAnsi="Bookman Old Style"/>
          <w:sz w:val="24"/>
          <w:szCs w:val="24"/>
          <w:lang w:val="sv-SE"/>
        </w:rPr>
        <w:tab/>
        <w:t>……………………..……Telp………..….………..</w:t>
      </w:r>
    </w:p>
    <w:p w:rsidR="00A57555" w:rsidRPr="00BE66F8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Bertindak untuk dan atas nama</w:t>
      </w:r>
    </w:p>
    <w:p w:rsidR="00A57555" w:rsidRPr="00BE66F8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Nama/Merek U</w:t>
      </w:r>
      <w:r>
        <w:rPr>
          <w:rFonts w:ascii="Bookman Old Style" w:hAnsi="Bookman Old Style"/>
          <w:sz w:val="24"/>
          <w:szCs w:val="24"/>
          <w:lang w:val="sv-SE"/>
        </w:rPr>
        <w:t>saha</w:t>
      </w:r>
      <w:r>
        <w:rPr>
          <w:rFonts w:ascii="Bookman Old Style" w:hAnsi="Bookman Old Style"/>
          <w:sz w:val="24"/>
          <w:szCs w:val="24"/>
          <w:lang w:val="sv-SE"/>
        </w:rPr>
        <w:tab/>
        <w:t>:</w:t>
      </w:r>
      <w:r>
        <w:rPr>
          <w:rFonts w:ascii="Bookman Old Style" w:hAnsi="Bookman Old Style"/>
          <w:sz w:val="24"/>
          <w:szCs w:val="24"/>
          <w:lang w:val="sv-SE"/>
        </w:rPr>
        <w:tab/>
        <w:t xml:space="preserve">………………………………………………….…… </w:t>
      </w:r>
    </w:p>
    <w:p w:rsidR="00A57555" w:rsidRPr="00BE66F8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>NPWD</w:t>
      </w:r>
      <w:r>
        <w:rPr>
          <w:rFonts w:ascii="Bookman Old Style" w:hAnsi="Bookman Old Style"/>
          <w:sz w:val="24"/>
          <w:szCs w:val="24"/>
          <w:lang w:val="sv-SE"/>
        </w:rPr>
        <w:tab/>
        <w:t>:</w:t>
      </w:r>
      <w:r>
        <w:rPr>
          <w:rFonts w:ascii="Bookman Old Style" w:hAnsi="Bookman Old Style"/>
          <w:sz w:val="24"/>
          <w:szCs w:val="24"/>
          <w:lang w:val="sv-SE"/>
        </w:rPr>
        <w:tab/>
        <w:t xml:space="preserve">………………………………………………….…… </w:t>
      </w:r>
    </w:p>
    <w:p w:rsidR="00A57555" w:rsidRPr="00BE66F8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Alamat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………………………………………………….……</w:t>
      </w:r>
    </w:p>
    <w:p w:rsidR="00A57555" w:rsidRPr="00BE66F8" w:rsidRDefault="00A57555" w:rsidP="008B6C36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</w:r>
      <w:r>
        <w:rPr>
          <w:rFonts w:ascii="Bookman Old Style" w:hAnsi="Bookman Old Style"/>
          <w:sz w:val="24"/>
          <w:szCs w:val="24"/>
          <w:lang w:val="sv-SE"/>
        </w:rPr>
        <w:tab/>
        <w:t xml:space="preserve">……………………..……Telp………..….………. </w:t>
      </w: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</w:p>
    <w:p w:rsidR="00A57555" w:rsidRPr="00BE66F8" w:rsidRDefault="00A57555" w:rsidP="00BE66F8">
      <w:pPr>
        <w:spacing w:after="0"/>
        <w:ind w:firstLine="720"/>
        <w:jc w:val="both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Dengan ini saya mengajukan permononan penund</w:t>
      </w:r>
      <w:r>
        <w:rPr>
          <w:rFonts w:ascii="Bookman Old Style" w:hAnsi="Bookman Old Style"/>
          <w:sz w:val="24"/>
          <w:szCs w:val="24"/>
          <w:lang w:val="sv-SE"/>
        </w:rPr>
        <w:t xml:space="preserve">aan pembayaran atas SKPD/SKPD/SKPDKB/SKPDKBT*) dengan nomor urut ………………. </w:t>
      </w:r>
      <w:r w:rsidRPr="00BE66F8">
        <w:rPr>
          <w:rFonts w:ascii="Bookman Old Style" w:hAnsi="Bookman Old Style"/>
          <w:sz w:val="24"/>
          <w:szCs w:val="24"/>
          <w:lang w:val="sv-SE"/>
        </w:rPr>
        <w:t>yang akan jatuh</w:t>
      </w:r>
      <w:r>
        <w:rPr>
          <w:rFonts w:ascii="Bookman Old Style" w:hAnsi="Bookman Old Style"/>
          <w:sz w:val="24"/>
          <w:szCs w:val="24"/>
          <w:lang w:val="sv-SE"/>
        </w:rPr>
        <w:t xml:space="preserve"> tempo pada tanggal …………………… </w:t>
      </w:r>
      <w:r w:rsidRPr="00BE66F8">
        <w:rPr>
          <w:rFonts w:ascii="Bookman Old Style" w:hAnsi="Bookman Old Style"/>
          <w:sz w:val="24"/>
          <w:szCs w:val="24"/>
          <w:lang w:val="sv-SE"/>
        </w:rPr>
        <w:t xml:space="preserve"> agar kiranya tanggal jatuh tempo diperpanjang/ ditund</w:t>
      </w:r>
      <w:r>
        <w:rPr>
          <w:rFonts w:ascii="Bookman Old Style" w:hAnsi="Bookman Old Style"/>
          <w:sz w:val="24"/>
          <w:szCs w:val="24"/>
          <w:lang w:val="sv-SE"/>
        </w:rPr>
        <w:t xml:space="preserve">a hingga tanggal ……………………….. </w:t>
      </w: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 w:rsidRPr="00EA10C4">
        <w:rPr>
          <w:rFonts w:ascii="Bookman Old Style" w:hAnsi="Bookman Old Style"/>
          <w:sz w:val="24"/>
          <w:szCs w:val="24"/>
          <w:lang w:val="sv-SE"/>
        </w:rPr>
        <w:t>Alasan pengajuan permohonan penundaan pembayaran ini :</w:t>
      </w: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………………………………………………………………………………………………………</w:t>
      </w: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………………………………………………………………………………………………</w:t>
      </w:r>
      <w:r>
        <w:rPr>
          <w:rFonts w:ascii="Bookman Old Style" w:hAnsi="Bookman Old Style"/>
          <w:sz w:val="24"/>
          <w:szCs w:val="24"/>
          <w:lang w:val="sv-SE"/>
        </w:rPr>
        <w:t xml:space="preserve">… </w:t>
      </w: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spacing w:after="0"/>
        <w:ind w:firstLine="72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Demikian permohonan saya dengan harapan dapat dipenuhi.</w:t>
      </w: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Tanda Terima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</w:r>
    </w:p>
    <w:p w:rsidR="00A57555" w:rsidRPr="00BE66F8" w:rsidRDefault="00A57555" w:rsidP="008B6C36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A.n. Kepala DPPKA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Hormat Saya,</w:t>
      </w:r>
    </w:p>
    <w:p w:rsidR="00A57555" w:rsidRPr="00BE66F8" w:rsidRDefault="00A57555" w:rsidP="008B6C36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  <w:t xml:space="preserve"> Kepala Bidang ................</w:t>
      </w:r>
      <w:r w:rsidRPr="00BE66F8">
        <w:rPr>
          <w:rFonts w:ascii="Bookman Old Style" w:hAnsi="Bookman Old Style"/>
          <w:sz w:val="24"/>
          <w:szCs w:val="24"/>
          <w:lang w:val="sv-SE"/>
        </w:rPr>
        <w:t>,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   Pemohon</w:t>
      </w:r>
    </w:p>
    <w:p w:rsidR="00A57555" w:rsidRPr="00BE66F8" w:rsidRDefault="00A57555" w:rsidP="008B6C36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8B6C36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666E32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</w:t>
      </w:r>
      <w:bookmarkStart w:id="0" w:name="OLE_LINK1"/>
      <w:bookmarkStart w:id="1" w:name="OLE_LINK2"/>
      <w:r>
        <w:rPr>
          <w:rFonts w:ascii="Bookman Old Style" w:hAnsi="Bookman Old Style"/>
          <w:sz w:val="24"/>
          <w:szCs w:val="24"/>
          <w:lang w:val="sv-SE"/>
        </w:rPr>
        <w:t xml:space="preserve">……………………………. </w:t>
      </w:r>
      <w:r>
        <w:rPr>
          <w:rFonts w:ascii="Bookman Old Style" w:hAnsi="Bookman Old Style"/>
          <w:sz w:val="24"/>
          <w:szCs w:val="24"/>
          <w:lang w:val="sv-SE"/>
        </w:rPr>
        <w:tab/>
        <w:t xml:space="preserve"> ………………………… </w:t>
      </w:r>
    </w:p>
    <w:p w:rsidR="00A57555" w:rsidRPr="00EA10C4" w:rsidRDefault="00A57555" w:rsidP="00666E32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EA10C4">
        <w:rPr>
          <w:rFonts w:ascii="Bookman Old Style" w:hAnsi="Bookman Old Style"/>
          <w:sz w:val="24"/>
          <w:szCs w:val="24"/>
          <w:lang w:val="sv-SE"/>
        </w:rPr>
        <w:tab/>
        <w:t xml:space="preserve">NIP………………………… </w:t>
      </w:r>
      <w:bookmarkEnd w:id="0"/>
      <w:bookmarkEnd w:id="1"/>
    </w:p>
    <w:p w:rsidR="00A57555" w:rsidRPr="00EA10C4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8B6C36">
      <w:pPr>
        <w:spacing w:after="0"/>
        <w:rPr>
          <w:rFonts w:ascii="Bookman Old Style" w:hAnsi="Bookman Old Style"/>
          <w:i/>
          <w:sz w:val="24"/>
          <w:szCs w:val="24"/>
          <w:lang w:val="sv-SE"/>
        </w:rPr>
      </w:pPr>
      <w:r w:rsidRPr="00EA10C4">
        <w:rPr>
          <w:rFonts w:ascii="Bookman Old Style" w:hAnsi="Bookman Old Style"/>
          <w:i/>
          <w:sz w:val="24"/>
          <w:szCs w:val="24"/>
          <w:lang w:val="sv-SE"/>
        </w:rPr>
        <w:t>*)  Coret yang tidak perlu</w:t>
      </w:r>
    </w:p>
    <w:p w:rsidR="00A57555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8B6C36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683AA6">
      <w:pPr>
        <w:spacing w:after="0"/>
        <w:rPr>
          <w:rFonts w:ascii="Bookman Old Style" w:hAnsi="Bookman Old Style"/>
          <w:b/>
          <w:sz w:val="28"/>
          <w:szCs w:val="28"/>
          <w:lang w:val="sv-SE"/>
        </w:rPr>
      </w:pPr>
    </w:p>
    <w:p w:rsidR="00A57555" w:rsidRPr="00EA10C4" w:rsidRDefault="00A57555" w:rsidP="00BE66F8">
      <w:pPr>
        <w:spacing w:after="0"/>
        <w:rPr>
          <w:rFonts w:ascii="Bookman Old Style" w:hAnsi="Bookman Old Style" w:cs="Arial"/>
          <w:sz w:val="24"/>
          <w:szCs w:val="24"/>
          <w:lang w:val="sv-SE"/>
        </w:rPr>
      </w:pPr>
      <w:r>
        <w:rPr>
          <w:noProof/>
        </w:rPr>
        <w:pict>
          <v:shape id="_x0000_s1029" type="#_x0000_t202" style="position:absolute;margin-left:-9pt;margin-top:-27pt;width:477pt;height:27pt;z-index:251661312" stroked="f">
            <v:textbox style="mso-next-textbox:#_x0000_s1029">
              <w:txbxContent>
                <w:p w:rsidR="00A57555" w:rsidRPr="006F763C" w:rsidRDefault="00A57555" w:rsidP="00EA10C4">
                  <w:pPr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  <w:t>N</w:t>
                  </w:r>
                  <w:r w:rsidRPr="006F763C"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  <w:t>. Surat Perjanjian Angsuran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2.05pt;margin-top:21.05pt;width:118.35pt;height:22.35pt;z-index:251641856" stroked="f">
            <v:textbox style="mso-next-textbox:#_x0000_s1030">
              <w:txbxContent>
                <w:p w:rsidR="00A57555" w:rsidRDefault="00A57555" w:rsidP="00F91E00">
                  <w:r>
                    <w:rPr>
                      <w:rFonts w:ascii="Times New Roman" w:hAnsi="Times New Roman"/>
                      <w:sz w:val="24"/>
                      <w:szCs w:val="24"/>
                    </w:rPr>
                    <w:t>MODEL : DPD - 16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1" type="#_x0000_t202" style="position:absolute;margin-left:59.25pt;margin-top:-.25pt;width:410.8pt;height:65.65pt;z-index:251642880" stroked="f">
            <v:textbox style="mso-next-textbox:#_x0000_s1031">
              <w:txbxContent>
                <w:p w:rsidR="00A57555" w:rsidRPr="00910B9C" w:rsidRDefault="00A57555" w:rsidP="00614583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10B9C">
                    <w:rPr>
                      <w:rFonts w:ascii="Arial" w:hAnsi="Arial" w:cs="Arial"/>
                      <w:b/>
                      <w:sz w:val="24"/>
                      <w:szCs w:val="24"/>
                    </w:rPr>
                    <w:t>PEMERINTAH KABUPATEN KULON PROGO</w:t>
                  </w:r>
                </w:p>
                <w:p w:rsidR="00A57555" w:rsidRPr="00614583" w:rsidRDefault="00A57555" w:rsidP="00614583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14583">
                    <w:rPr>
                      <w:rFonts w:ascii="Arial" w:hAnsi="Arial" w:cs="Arial"/>
                      <w:b/>
                      <w:sz w:val="24"/>
                      <w:szCs w:val="24"/>
                    </w:rPr>
                    <w:t>DINAS PENDAPATAN PENGELOLAAN KEUANGAN DAN ASSET</w:t>
                  </w:r>
                </w:p>
                <w:p w:rsidR="00A57555" w:rsidRPr="00BE66F8" w:rsidRDefault="00A57555" w:rsidP="00614583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</w:pPr>
                  <w:r w:rsidRPr="00BE66F8"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  <w:t>Jalan Perwakilan No. 1 Telp.(0274)773010 pesawat 236,237,255,266 Fax.(0274)773221</w:t>
                  </w:r>
                </w:p>
                <w:p w:rsidR="00A57555" w:rsidRPr="00387CE3" w:rsidRDefault="00A57555" w:rsidP="00614583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WATES-</w:t>
                  </w:r>
                  <w:r w:rsidRPr="00387CE3">
                    <w:rPr>
                      <w:rFonts w:ascii="Arial" w:hAnsi="Arial" w:cs="Arial"/>
                      <w:sz w:val="20"/>
                      <w:szCs w:val="20"/>
                    </w:rPr>
                    <w:t>55611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32" type="#_x0000_t75" style="position:absolute;margin-left:0;margin-top:0;width:59.25pt;height:64.5pt;z-index:251644928;visibility:visible">
            <v:imagedata r:id="rId5" o:title=""/>
          </v:shape>
        </w:pict>
      </w:r>
    </w:p>
    <w:p w:rsidR="00A57555" w:rsidRPr="00EA10C4" w:rsidRDefault="00A57555" w:rsidP="00614583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sv-SE"/>
        </w:rPr>
      </w:pPr>
    </w:p>
    <w:p w:rsidR="00A57555" w:rsidRPr="00EA10C4" w:rsidRDefault="00A57555" w:rsidP="00614583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sv-SE"/>
        </w:rPr>
      </w:pPr>
    </w:p>
    <w:p w:rsidR="00A57555" w:rsidRPr="00EA10C4" w:rsidRDefault="00A57555" w:rsidP="00614583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sv-SE"/>
        </w:rPr>
      </w:pPr>
    </w:p>
    <w:p w:rsidR="00A57555" w:rsidRPr="00EA10C4" w:rsidRDefault="00A57555" w:rsidP="001D7C1D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val="sv-SE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0;margin-top:13.55pt;width:464.3pt;height:0;z-index:251643904" o:connectortype="straight" strokeweight="3pt"/>
        </w:pict>
      </w:r>
    </w:p>
    <w:p w:rsidR="00A57555" w:rsidRPr="00EA10C4" w:rsidRDefault="00A57555" w:rsidP="00614583">
      <w:pPr>
        <w:tabs>
          <w:tab w:val="left" w:pos="993"/>
          <w:tab w:val="left" w:pos="5103"/>
        </w:tabs>
        <w:spacing w:after="0"/>
        <w:jc w:val="center"/>
        <w:rPr>
          <w:rFonts w:ascii="Bookman Old Style" w:hAnsi="Bookman Old Style"/>
          <w:b/>
          <w:sz w:val="24"/>
          <w:szCs w:val="24"/>
          <w:lang w:val="sv-SE"/>
        </w:rPr>
      </w:pPr>
      <w:r w:rsidRPr="00EA10C4">
        <w:rPr>
          <w:rFonts w:ascii="Bookman Old Style" w:hAnsi="Bookman Old Style"/>
          <w:b/>
          <w:sz w:val="24"/>
          <w:szCs w:val="24"/>
          <w:lang w:val="sv-SE"/>
        </w:rPr>
        <w:t>SURAT PERJANJIAN ANGSURAN</w:t>
      </w:r>
    </w:p>
    <w:p w:rsidR="00A57555" w:rsidRPr="00EA10C4" w:rsidRDefault="00A57555" w:rsidP="0061458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EA10C4" w:rsidRDefault="00A57555" w:rsidP="00614583">
      <w:pPr>
        <w:spacing w:after="0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>Yang bertanda tangan di bawah ini :</w:t>
      </w:r>
    </w:p>
    <w:p w:rsidR="00A57555" w:rsidRPr="00EA10C4" w:rsidRDefault="00A57555" w:rsidP="00E37B47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 xml:space="preserve">N </w:t>
      </w:r>
      <w:r>
        <w:rPr>
          <w:rFonts w:ascii="Bookman Old Style" w:hAnsi="Bookman Old Style"/>
          <w:sz w:val="24"/>
          <w:szCs w:val="24"/>
          <w:lang w:val="it-IT"/>
        </w:rPr>
        <w:t>a m a</w:t>
      </w:r>
      <w:r>
        <w:rPr>
          <w:rFonts w:ascii="Bookman Old Style" w:hAnsi="Bookman Old Style"/>
          <w:sz w:val="24"/>
          <w:szCs w:val="24"/>
          <w:lang w:val="it-IT"/>
        </w:rPr>
        <w:tab/>
        <w:t>:</w:t>
      </w:r>
      <w:r>
        <w:rPr>
          <w:rFonts w:ascii="Bookman Old Style" w:hAnsi="Bookman Old Style"/>
          <w:sz w:val="24"/>
          <w:szCs w:val="24"/>
          <w:lang w:val="it-IT"/>
        </w:rPr>
        <w:tab/>
        <w:t>………………………………………………….…...</w:t>
      </w:r>
    </w:p>
    <w:p w:rsidR="00A57555" w:rsidRPr="00EA10C4" w:rsidRDefault="00A57555" w:rsidP="00E37B47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>
        <w:rPr>
          <w:rFonts w:ascii="Bookman Old Style" w:hAnsi="Bookman Old Style"/>
          <w:sz w:val="24"/>
          <w:szCs w:val="24"/>
          <w:lang w:val="es-ES"/>
        </w:rPr>
        <w:t>NPWPD</w:t>
      </w:r>
      <w:r>
        <w:rPr>
          <w:rFonts w:ascii="Bookman Old Style" w:hAnsi="Bookman Old Style"/>
          <w:sz w:val="24"/>
          <w:szCs w:val="24"/>
          <w:lang w:val="es-ES"/>
        </w:rPr>
        <w:tab/>
        <w:t>:</w:t>
      </w:r>
      <w:r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………………………………………………….……</w:t>
      </w:r>
    </w:p>
    <w:p w:rsidR="00A57555" w:rsidRPr="00BE66F8" w:rsidRDefault="00A57555" w:rsidP="00E37B47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 w:rsidRPr="004B7EBC">
        <w:rPr>
          <w:rFonts w:ascii="Bookman Old Style" w:hAnsi="Bookman Old Style"/>
          <w:sz w:val="24"/>
          <w:szCs w:val="24"/>
          <w:lang w:val="es-ES"/>
        </w:rPr>
        <w:t>Alamat</w:t>
      </w:r>
      <w:r w:rsidRPr="004B7EBC">
        <w:rPr>
          <w:rFonts w:ascii="Bookman Old Style" w:hAnsi="Bookman Old Style"/>
          <w:sz w:val="24"/>
          <w:szCs w:val="24"/>
          <w:lang w:val="es-ES"/>
        </w:rPr>
        <w:tab/>
        <w:t>:</w:t>
      </w:r>
      <w:r w:rsidRPr="004B7EBC">
        <w:rPr>
          <w:rFonts w:ascii="Bookman Old Style" w:hAnsi="Bookman Old Style"/>
          <w:sz w:val="24"/>
          <w:szCs w:val="24"/>
          <w:lang w:val="es-ES"/>
        </w:rPr>
        <w:tab/>
        <w:t>…………</w:t>
      </w:r>
      <w:r w:rsidRPr="00BE66F8">
        <w:rPr>
          <w:rFonts w:ascii="Bookman Old Style" w:hAnsi="Bookman Old Style"/>
          <w:sz w:val="24"/>
          <w:szCs w:val="24"/>
          <w:lang w:val="es-ES"/>
        </w:rPr>
        <w:t>………………………</w:t>
      </w:r>
      <w:r>
        <w:rPr>
          <w:rFonts w:ascii="Bookman Old Style" w:hAnsi="Bookman Old Style"/>
          <w:sz w:val="24"/>
          <w:szCs w:val="24"/>
          <w:lang w:val="es-ES"/>
        </w:rPr>
        <w:t>...</w:t>
      </w:r>
      <w:r w:rsidRPr="00BE66F8">
        <w:rPr>
          <w:rFonts w:ascii="Bookman Old Style" w:hAnsi="Bookman Old Style"/>
          <w:sz w:val="24"/>
          <w:szCs w:val="24"/>
          <w:lang w:val="es-ES"/>
        </w:rPr>
        <w:t>…………….……</w:t>
      </w:r>
    </w:p>
    <w:p w:rsidR="00A57555" w:rsidRPr="00BE66F8" w:rsidRDefault="00A57555" w:rsidP="00E37B47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ab/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>……………………..……Telp……</w:t>
      </w:r>
      <w:r>
        <w:rPr>
          <w:rFonts w:ascii="Bookman Old Style" w:hAnsi="Bookman Old Style"/>
          <w:sz w:val="24"/>
          <w:szCs w:val="24"/>
          <w:lang w:val="es-ES"/>
        </w:rPr>
        <w:t xml:space="preserve">  …..….………</w:t>
      </w:r>
    </w:p>
    <w:p w:rsidR="00A57555" w:rsidRPr="00BE66F8" w:rsidRDefault="00A57555" w:rsidP="00E37B47">
      <w:pPr>
        <w:tabs>
          <w:tab w:val="left" w:pos="3828"/>
          <w:tab w:val="left" w:pos="4111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>Bertindak dan atas nama</w:t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>:</w:t>
      </w:r>
    </w:p>
    <w:p w:rsidR="00A57555" w:rsidRPr="00BE66F8" w:rsidRDefault="00A57555" w:rsidP="00E37B47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>N a m a</w:t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es-ES"/>
        </w:rPr>
        <w:tab/>
      </w:r>
      <w:r>
        <w:rPr>
          <w:rFonts w:ascii="Bookman Old Style" w:hAnsi="Bookman Old Style"/>
          <w:sz w:val="24"/>
          <w:szCs w:val="24"/>
          <w:lang w:val="es-ES"/>
        </w:rPr>
        <w:t>………………………………………………….…...</w:t>
      </w:r>
    </w:p>
    <w:p w:rsidR="00A57555" w:rsidRPr="00BE66F8" w:rsidRDefault="00A57555" w:rsidP="00E37B47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>
        <w:rPr>
          <w:rFonts w:ascii="Bookman Old Style" w:hAnsi="Bookman Old Style"/>
          <w:sz w:val="24"/>
          <w:szCs w:val="24"/>
          <w:lang w:val="es-ES"/>
        </w:rPr>
        <w:t>Alamat</w:t>
      </w:r>
      <w:r>
        <w:rPr>
          <w:rFonts w:ascii="Bookman Old Style" w:hAnsi="Bookman Old Style"/>
          <w:sz w:val="24"/>
          <w:szCs w:val="24"/>
          <w:lang w:val="es-ES"/>
        </w:rPr>
        <w:tab/>
        <w:t>:</w:t>
      </w:r>
      <w:r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………………………………………………….……</w:t>
      </w:r>
    </w:p>
    <w:p w:rsidR="00A57555" w:rsidRPr="00BE66F8" w:rsidRDefault="00A57555" w:rsidP="00E37B47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>
        <w:rPr>
          <w:rFonts w:ascii="Bookman Old Style" w:hAnsi="Bookman Old Style"/>
          <w:sz w:val="24"/>
          <w:szCs w:val="24"/>
          <w:lang w:val="es-ES"/>
        </w:rPr>
        <w:tab/>
      </w:r>
      <w:r>
        <w:rPr>
          <w:rFonts w:ascii="Bookman Old Style" w:hAnsi="Bookman Old Style"/>
          <w:sz w:val="24"/>
          <w:szCs w:val="24"/>
          <w:lang w:val="es-ES"/>
        </w:rPr>
        <w:tab/>
        <w:t>…………………….……Telp………..….…………</w:t>
      </w:r>
    </w:p>
    <w:p w:rsidR="00A57555" w:rsidRPr="00BE66F8" w:rsidRDefault="00A57555" w:rsidP="00BE66F8">
      <w:pPr>
        <w:spacing w:after="0"/>
        <w:jc w:val="both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ab/>
        <w:t>Dengan ini menyatakan, telah menyampaikan permohonan angsuran p</w:t>
      </w:r>
      <w:r>
        <w:rPr>
          <w:rFonts w:ascii="Bookman Old Style" w:hAnsi="Bookman Old Style"/>
          <w:sz w:val="24"/>
          <w:szCs w:val="24"/>
          <w:lang w:val="es-ES"/>
        </w:rPr>
        <w:t>embayaran hutang pajak pada tanggal ………………………</w:t>
      </w:r>
      <w:r w:rsidRPr="00757953">
        <w:rPr>
          <w:rFonts w:ascii="Bookman Old Style" w:hAnsi="Bookman Old Style"/>
          <w:sz w:val="24"/>
          <w:szCs w:val="24"/>
          <w:lang w:val="es-ES"/>
        </w:rPr>
        <w:t xml:space="preserve"> sebanyak …… </w:t>
      </w:r>
      <w:r>
        <w:rPr>
          <w:rFonts w:ascii="Bookman Old Style" w:hAnsi="Bookman Old Style"/>
          <w:sz w:val="24"/>
          <w:szCs w:val="24"/>
          <w:lang w:val="sv-SE"/>
        </w:rPr>
        <w:t>(........................)</w:t>
      </w:r>
      <w:r w:rsidRPr="00BE66F8">
        <w:rPr>
          <w:rFonts w:ascii="Bookman Old Style" w:hAnsi="Bookman Old Style"/>
          <w:sz w:val="24"/>
          <w:szCs w:val="24"/>
          <w:lang w:val="sv-SE"/>
        </w:rPr>
        <w:t xml:space="preserve"> kali angsuran terhadap Surat </w:t>
      </w:r>
      <w:r>
        <w:rPr>
          <w:rFonts w:ascii="Bookman Old Style" w:hAnsi="Bookman Old Style"/>
          <w:sz w:val="24"/>
          <w:szCs w:val="24"/>
          <w:lang w:val="sv-SE"/>
        </w:rPr>
        <w:t>Ketetapan Pajak</w:t>
      </w:r>
      <w:r w:rsidRPr="00BE66F8">
        <w:rPr>
          <w:rFonts w:ascii="Bookman Old Style" w:hAnsi="Bookman Old Style"/>
          <w:sz w:val="24"/>
          <w:szCs w:val="24"/>
          <w:lang w:val="sv-SE"/>
        </w:rPr>
        <w:t xml:space="preserve"> yang telah diterima :</w:t>
      </w:r>
    </w:p>
    <w:p w:rsidR="00A57555" w:rsidRPr="00BE66F8" w:rsidRDefault="00A57555" w:rsidP="00BE66F8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SKPD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BE66F8">
        <w:rPr>
          <w:rFonts w:ascii="Bookman Old Style" w:hAnsi="Bookman Old Style"/>
          <w:sz w:val="24"/>
          <w:szCs w:val="24"/>
        </w:rPr>
        <w:t>No ………</w:t>
      </w:r>
      <w:r>
        <w:rPr>
          <w:rFonts w:ascii="Bookman Old Style" w:hAnsi="Bookman Old Style"/>
          <w:sz w:val="24"/>
          <w:szCs w:val="24"/>
        </w:rPr>
        <w:t xml:space="preserve">    …. ... tgl. …………………     Rp. ………………………</w:t>
      </w:r>
    </w:p>
    <w:p w:rsidR="00A57555" w:rsidRPr="00BE66F8" w:rsidRDefault="00A57555" w:rsidP="00BE66F8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SKPDKB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BE66F8">
        <w:rPr>
          <w:rFonts w:ascii="Bookman Old Style" w:hAnsi="Bookman Old Style"/>
          <w:sz w:val="24"/>
          <w:szCs w:val="24"/>
        </w:rPr>
        <w:t>No ……………. tgl. ………………….</w:t>
      </w:r>
      <w:r w:rsidRPr="00BE66F8"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 xml:space="preserve">   </w:t>
      </w:r>
      <w:r w:rsidRPr="00BE66F8">
        <w:rPr>
          <w:rFonts w:ascii="Bookman Old Style" w:hAnsi="Bookman Old Style"/>
          <w:sz w:val="24"/>
          <w:szCs w:val="24"/>
        </w:rPr>
        <w:t>Rp. ………………………</w:t>
      </w:r>
    </w:p>
    <w:p w:rsidR="00A57555" w:rsidRPr="00BE66F8" w:rsidRDefault="00A57555" w:rsidP="00BE66F8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SKPDKBT</w:t>
      </w:r>
      <w:r>
        <w:rPr>
          <w:rFonts w:ascii="Bookman Old Style" w:hAnsi="Bookman Old Style"/>
          <w:sz w:val="24"/>
          <w:szCs w:val="24"/>
        </w:rPr>
        <w:t xml:space="preserve"> No ……………</w:t>
      </w:r>
      <w:r w:rsidRPr="00BE66F8">
        <w:rPr>
          <w:rFonts w:ascii="Bookman Old Style" w:hAnsi="Bookman Old Style"/>
          <w:sz w:val="24"/>
          <w:szCs w:val="24"/>
        </w:rPr>
        <w:t>tgl. ………………….</w:t>
      </w:r>
      <w:r>
        <w:rPr>
          <w:rFonts w:ascii="Bookman Old Style" w:hAnsi="Bookman Old Style"/>
          <w:sz w:val="24"/>
          <w:szCs w:val="24"/>
        </w:rPr>
        <w:t xml:space="preserve">    </w:t>
      </w:r>
      <w:r w:rsidRPr="00BE66F8">
        <w:rPr>
          <w:rFonts w:ascii="Bookman Old Style" w:hAnsi="Bookman Old Style"/>
          <w:sz w:val="24"/>
          <w:szCs w:val="24"/>
        </w:rPr>
        <w:t>Rp. ………………………</w:t>
      </w:r>
    </w:p>
    <w:p w:rsidR="00A57555" w:rsidRPr="00BE66F8" w:rsidRDefault="00A57555" w:rsidP="00BE66F8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STPD </w:t>
      </w:r>
      <w:r w:rsidRPr="00BE66F8">
        <w:rPr>
          <w:rFonts w:ascii="Bookman Old Style" w:hAnsi="Bookman Old Style"/>
          <w:sz w:val="24"/>
          <w:szCs w:val="24"/>
        </w:rPr>
        <w:t>No ……………</w:t>
      </w:r>
      <w:r>
        <w:rPr>
          <w:rFonts w:ascii="Bookman Old Style" w:hAnsi="Bookman Old Style"/>
          <w:sz w:val="24"/>
          <w:szCs w:val="24"/>
        </w:rPr>
        <w:t>…..</w:t>
      </w:r>
      <w:r w:rsidRPr="00BE66F8">
        <w:rPr>
          <w:rFonts w:ascii="Bookman Old Style" w:hAnsi="Bookman Old Style"/>
          <w:sz w:val="24"/>
          <w:szCs w:val="24"/>
        </w:rPr>
        <w:t>. tgl. ………………….</w:t>
      </w:r>
      <w:r w:rsidRPr="00BE66F8"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 xml:space="preserve">   </w:t>
      </w:r>
      <w:r w:rsidRPr="00BE66F8">
        <w:rPr>
          <w:rFonts w:ascii="Bookman Old Style" w:hAnsi="Bookman Old Style"/>
          <w:sz w:val="24"/>
          <w:szCs w:val="24"/>
        </w:rPr>
        <w:t>Rp. ………………………</w:t>
      </w:r>
    </w:p>
    <w:p w:rsidR="00A57555" w:rsidRDefault="00A57555" w:rsidP="00467936">
      <w:pPr>
        <w:pStyle w:val="ListParagraph"/>
        <w:spacing w:after="0"/>
        <w:ind w:left="644"/>
        <w:rPr>
          <w:rFonts w:ascii="Bookman Old Style" w:hAnsi="Bookman Old Style"/>
          <w:sz w:val="24"/>
          <w:szCs w:val="24"/>
        </w:rPr>
      </w:pPr>
    </w:p>
    <w:p w:rsidR="00A57555" w:rsidRPr="00467936" w:rsidRDefault="00A57555" w:rsidP="00467936">
      <w:pPr>
        <w:pStyle w:val="ListParagraph"/>
        <w:spacing w:after="0"/>
        <w:ind w:left="64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                            </w:t>
      </w:r>
      <w:r w:rsidRPr="00467936">
        <w:rPr>
          <w:rFonts w:ascii="Bookman Old Style" w:hAnsi="Bookman Old Style"/>
          <w:sz w:val="24"/>
          <w:szCs w:val="24"/>
        </w:rPr>
        <w:tab/>
        <w:t xml:space="preserve">   </w:t>
      </w:r>
      <w:r>
        <w:rPr>
          <w:rFonts w:ascii="Bookman Old Style" w:hAnsi="Bookman Old Style"/>
          <w:sz w:val="24"/>
          <w:szCs w:val="24"/>
        </w:rPr>
        <w:t xml:space="preserve">          </w:t>
      </w:r>
      <w:r w:rsidRPr="00467936">
        <w:rPr>
          <w:rFonts w:ascii="Bookman Old Style" w:hAnsi="Bookman Old Style"/>
          <w:sz w:val="24"/>
          <w:szCs w:val="24"/>
          <w:u w:val="single"/>
        </w:rPr>
        <w:t>Rp. ………………………</w:t>
      </w:r>
    </w:p>
    <w:p w:rsidR="00A57555" w:rsidRPr="00BE66F8" w:rsidRDefault="00A57555" w:rsidP="002F7C11">
      <w:pPr>
        <w:tabs>
          <w:tab w:val="left" w:pos="6521"/>
        </w:tabs>
        <w:spacing w:after="0" w:line="360" w:lineRule="auto"/>
        <w:ind w:left="5760"/>
        <w:rPr>
          <w:rFonts w:ascii="Bookman Old Style" w:hAnsi="Bookman Old Style"/>
          <w:sz w:val="24"/>
          <w:szCs w:val="24"/>
        </w:rPr>
      </w:pPr>
      <w:r w:rsidRPr="004B7EBC">
        <w:rPr>
          <w:rFonts w:ascii="Bookman Old Style" w:hAnsi="Bookman Old Style"/>
          <w:sz w:val="24"/>
          <w:szCs w:val="24"/>
        </w:rPr>
        <w:t xml:space="preserve">   </w:t>
      </w:r>
    </w:p>
    <w:p w:rsidR="00A57555" w:rsidRDefault="00A57555" w:rsidP="002F7C11">
      <w:pPr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Pembayaran angsuran :</w:t>
      </w:r>
      <w:r w:rsidRPr="00BE66F8">
        <w:rPr>
          <w:rFonts w:ascii="Bookman Old Style" w:hAnsi="Bookman Old Style"/>
          <w:sz w:val="24"/>
          <w:szCs w:val="24"/>
        </w:rPr>
        <w:tab/>
        <w:t xml:space="preserve">   </w:t>
      </w:r>
    </w:p>
    <w:p w:rsidR="00A57555" w:rsidRPr="00BE66F8" w:rsidRDefault="00A57555" w:rsidP="002F7C11">
      <w:pPr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                        </w:t>
      </w:r>
      <w:r w:rsidRPr="00BE66F8">
        <w:rPr>
          <w:rFonts w:ascii="Bookman Old Style" w:hAnsi="Bookman Old Style"/>
          <w:sz w:val="24"/>
          <w:szCs w:val="24"/>
        </w:rPr>
        <w:t>Angsuran</w:t>
      </w:r>
      <w:r w:rsidRPr="00BE66F8">
        <w:rPr>
          <w:rFonts w:ascii="Bookman Old Style" w:hAnsi="Bookman Old Style"/>
          <w:sz w:val="24"/>
          <w:szCs w:val="24"/>
        </w:rPr>
        <w:tab/>
        <w:t xml:space="preserve">  </w:t>
      </w:r>
      <w:r>
        <w:rPr>
          <w:rFonts w:ascii="Bookman Old Style" w:hAnsi="Bookman Old Style"/>
          <w:sz w:val="24"/>
          <w:szCs w:val="24"/>
        </w:rPr>
        <w:t xml:space="preserve">     </w:t>
      </w:r>
      <w:r w:rsidRPr="00BE66F8">
        <w:rPr>
          <w:rFonts w:ascii="Bookman Old Style" w:hAnsi="Bookman Old Style"/>
          <w:sz w:val="24"/>
          <w:szCs w:val="24"/>
        </w:rPr>
        <w:t xml:space="preserve">Biaya Adm./ </w:t>
      </w:r>
      <w:r w:rsidRPr="00BE66F8">
        <w:rPr>
          <w:rFonts w:ascii="Bookman Old Style" w:hAnsi="Bookman Old Style"/>
          <w:sz w:val="24"/>
          <w:szCs w:val="24"/>
        </w:rPr>
        <w:tab/>
        <w:t xml:space="preserve">          Jumlah</w:t>
      </w:r>
    </w:p>
    <w:p w:rsidR="00A57555" w:rsidRPr="00BE66F8" w:rsidRDefault="00A57555" w:rsidP="002F7C11">
      <w:pPr>
        <w:tabs>
          <w:tab w:val="left" w:pos="3686"/>
          <w:tab w:val="left" w:pos="5529"/>
          <w:tab w:val="left" w:pos="7230"/>
        </w:tabs>
        <w:spacing w:after="0"/>
        <w:ind w:firstLine="72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  <w:u w:val="single"/>
        </w:rPr>
        <w:t xml:space="preserve">       Pokok</w:t>
      </w:r>
      <w:r>
        <w:rPr>
          <w:rFonts w:ascii="Bookman Old Style" w:hAnsi="Bookman Old Style"/>
          <w:sz w:val="24"/>
          <w:szCs w:val="24"/>
          <w:u w:val="single"/>
        </w:rPr>
        <w:tab/>
        <w:t xml:space="preserve">    </w:t>
      </w:r>
      <w:r w:rsidRPr="00BE66F8">
        <w:rPr>
          <w:rFonts w:ascii="Bookman Old Style" w:hAnsi="Bookman Old Style"/>
          <w:sz w:val="24"/>
          <w:szCs w:val="24"/>
          <w:u w:val="single"/>
        </w:rPr>
        <w:t>Bunga</w:t>
      </w:r>
      <w:r w:rsidRPr="00BE66F8">
        <w:rPr>
          <w:rFonts w:ascii="Bookman Old Style" w:hAnsi="Bookman Old Style"/>
          <w:sz w:val="24"/>
          <w:szCs w:val="24"/>
          <w:u w:val="single"/>
        </w:rPr>
        <w:tab/>
        <w:t xml:space="preserve">        Angsuran.</w:t>
      </w:r>
      <w:r w:rsidRPr="00BE66F8">
        <w:rPr>
          <w:rFonts w:ascii="Bookman Old Style" w:hAnsi="Bookman Old Style"/>
          <w:sz w:val="24"/>
          <w:szCs w:val="24"/>
        </w:rPr>
        <w:t xml:space="preserve">        </w:t>
      </w:r>
    </w:p>
    <w:p w:rsidR="00A57555" w:rsidRPr="004B7EBC" w:rsidRDefault="00A57555" w:rsidP="002F7C11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Tgl. ……… .. Angsuran I </w:t>
      </w:r>
      <w:r>
        <w:rPr>
          <w:rFonts w:ascii="Bookman Old Style" w:hAnsi="Bookman Old Style"/>
        </w:rPr>
        <w:tab/>
        <w:t>Rp. ……….......</w:t>
      </w:r>
      <w:r>
        <w:rPr>
          <w:rFonts w:ascii="Bookman Old Style" w:hAnsi="Bookman Old Style"/>
        </w:rPr>
        <w:tab/>
        <w:t>Rp. ………….  Rp. ……….……</w:t>
      </w:r>
    </w:p>
    <w:p w:rsidR="00A57555" w:rsidRPr="004B7EBC" w:rsidRDefault="00A57555" w:rsidP="002F7C11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 w:rsidRPr="004B7EBC">
        <w:rPr>
          <w:rFonts w:ascii="Bookman Old Style" w:hAnsi="Bookman Old Style"/>
        </w:rPr>
        <w:t xml:space="preserve">Tgl. ………… Angsuran II </w:t>
      </w:r>
      <w:r w:rsidRPr="004B7EBC">
        <w:rPr>
          <w:rFonts w:ascii="Bookman Old Style" w:hAnsi="Bookman Old Style"/>
        </w:rPr>
        <w:tab/>
        <w:t>Rp. ………....…</w:t>
      </w:r>
      <w:r w:rsidRPr="004B7EBC">
        <w:rPr>
          <w:rFonts w:ascii="Bookman Old Style" w:hAnsi="Bookman Old Style"/>
        </w:rPr>
        <w:tab/>
        <w:t>Rp. ……..……</w:t>
      </w:r>
      <w:r>
        <w:rPr>
          <w:rFonts w:ascii="Bookman Old Style" w:hAnsi="Bookman Old Style"/>
        </w:rPr>
        <w:t xml:space="preserve"> </w:t>
      </w:r>
      <w:r w:rsidRPr="004B7EBC">
        <w:rPr>
          <w:rFonts w:ascii="Bookman Old Style" w:hAnsi="Bookman Old Style"/>
        </w:rPr>
        <w:t>Rp. ……….……</w:t>
      </w:r>
    </w:p>
    <w:p w:rsidR="00A57555" w:rsidRPr="004B7EBC" w:rsidRDefault="00A57555" w:rsidP="002F7C11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Tgl. ………… Angsuran </w:t>
      </w:r>
      <w:r w:rsidRPr="004B7EBC">
        <w:rPr>
          <w:rFonts w:ascii="Bookman Old Style" w:hAnsi="Bookman Old Style"/>
        </w:rPr>
        <w:t xml:space="preserve"> III</w:t>
      </w:r>
      <w:r w:rsidRPr="004B7EBC">
        <w:rPr>
          <w:rFonts w:ascii="Bookman Old Style" w:hAnsi="Bookman Old Style"/>
        </w:rPr>
        <w:tab/>
        <w:t>Rp. ………....…</w:t>
      </w:r>
      <w:r w:rsidRPr="004B7EBC">
        <w:rPr>
          <w:rFonts w:ascii="Bookman Old Style" w:hAnsi="Bookman Old Style"/>
        </w:rPr>
        <w:tab/>
        <w:t>Rp. ……..……</w:t>
      </w:r>
      <w:r>
        <w:rPr>
          <w:rFonts w:ascii="Bookman Old Style" w:hAnsi="Bookman Old Style"/>
        </w:rPr>
        <w:t xml:space="preserve"> </w:t>
      </w:r>
      <w:r w:rsidRPr="004B7EBC">
        <w:rPr>
          <w:rFonts w:ascii="Bookman Old Style" w:hAnsi="Bookman Old Style"/>
        </w:rPr>
        <w:t>Rp. ………….…</w:t>
      </w:r>
    </w:p>
    <w:p w:rsidR="00A57555" w:rsidRPr="004B7EBC" w:rsidRDefault="00A57555" w:rsidP="002F7C11">
      <w:pPr>
        <w:pStyle w:val="ListParagraph"/>
        <w:numPr>
          <w:ilvl w:val="0"/>
          <w:numId w:val="2"/>
        </w:numPr>
        <w:spacing w:after="0"/>
        <w:rPr>
          <w:rFonts w:ascii="Bookman Old Style" w:hAnsi="Bookman Old Style"/>
        </w:rPr>
      </w:pPr>
      <w:r w:rsidRPr="004B7EBC">
        <w:rPr>
          <w:rFonts w:ascii="Bookman Old Style" w:hAnsi="Bookman Old Style"/>
        </w:rPr>
        <w:t xml:space="preserve">Tgl. ………… Angsuran  IV </w:t>
      </w:r>
      <w:r w:rsidRPr="004B7EBC">
        <w:rPr>
          <w:rFonts w:ascii="Bookman Old Style" w:hAnsi="Bookman Old Style"/>
        </w:rPr>
        <w:tab/>
        <w:t>Rp. ………....…</w:t>
      </w:r>
      <w:r w:rsidRPr="004B7EBC">
        <w:rPr>
          <w:rFonts w:ascii="Bookman Old Style" w:hAnsi="Bookman Old Style"/>
        </w:rPr>
        <w:tab/>
        <w:t>Rp. ……..……</w:t>
      </w:r>
      <w:r>
        <w:rPr>
          <w:rFonts w:ascii="Bookman Old Style" w:hAnsi="Bookman Old Style"/>
        </w:rPr>
        <w:t xml:space="preserve"> </w:t>
      </w:r>
      <w:r w:rsidRPr="004B7EBC">
        <w:rPr>
          <w:rFonts w:ascii="Bookman Old Style" w:hAnsi="Bookman Old Style"/>
        </w:rPr>
        <w:t>Rp. ………….…</w:t>
      </w:r>
    </w:p>
    <w:p w:rsidR="00A57555" w:rsidRPr="00BE66F8" w:rsidRDefault="00A57555" w:rsidP="00614583">
      <w:pPr>
        <w:spacing w:after="0"/>
        <w:ind w:firstLine="72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F40539">
      <w:pPr>
        <w:spacing w:after="0"/>
        <w:ind w:firstLine="720"/>
        <w:jc w:val="both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 xml:space="preserve">Jika </w:t>
      </w:r>
      <w:r>
        <w:rPr>
          <w:rFonts w:ascii="Bookman Old Style" w:hAnsi="Bookman Old Style"/>
          <w:sz w:val="24"/>
          <w:szCs w:val="24"/>
        </w:rPr>
        <w:t>pernyataan pembayaran pada sub I</w:t>
      </w:r>
      <w:r w:rsidRPr="00BE66F8">
        <w:rPr>
          <w:rFonts w:ascii="Bookman Old Style" w:hAnsi="Bookman Old Style"/>
          <w:sz w:val="24"/>
          <w:szCs w:val="24"/>
        </w:rPr>
        <w:t xml:space="preserve"> di atas tidak saya penuhi, maka penagihan dilakukan dengan Surat Paksa, tanpa pemberitahuan lebih dahulu.</w:t>
      </w:r>
    </w:p>
    <w:p w:rsidR="00A57555" w:rsidRPr="00BE66F8" w:rsidRDefault="00A57555" w:rsidP="00614583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F40539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…………….., ……….…………………</w:t>
      </w:r>
    </w:p>
    <w:p w:rsidR="00A57555" w:rsidRPr="00BE66F8" w:rsidRDefault="00A57555" w:rsidP="0061458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 xml:space="preserve"> Mengetahui dan menyetujui,</w:t>
      </w:r>
      <w:r w:rsidRPr="00BE66F8">
        <w:rPr>
          <w:rFonts w:ascii="Bookman Old Style" w:hAnsi="Bookman Old Style"/>
          <w:sz w:val="24"/>
          <w:szCs w:val="24"/>
        </w:rPr>
        <w:tab/>
      </w:r>
    </w:p>
    <w:p w:rsidR="00A57555" w:rsidRPr="00BE66F8" w:rsidRDefault="00A57555" w:rsidP="0061458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 xml:space="preserve">          Kepala DPPKA,</w:t>
      </w:r>
      <w:r w:rsidRPr="00BE66F8">
        <w:rPr>
          <w:rFonts w:ascii="Bookman Old Style" w:hAnsi="Bookman Old Style"/>
          <w:sz w:val="24"/>
          <w:szCs w:val="24"/>
        </w:rPr>
        <w:tab/>
        <w:t xml:space="preserve">          Yang berjanji,</w:t>
      </w:r>
      <w:r w:rsidRPr="00BE66F8">
        <w:rPr>
          <w:rFonts w:ascii="Bookman Old Style" w:hAnsi="Bookman Old Style"/>
          <w:sz w:val="24"/>
          <w:szCs w:val="24"/>
        </w:rPr>
        <w:tab/>
        <w:t xml:space="preserve">             </w:t>
      </w:r>
    </w:p>
    <w:p w:rsidR="00A57555" w:rsidRPr="00BE66F8" w:rsidRDefault="00A57555" w:rsidP="0061458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61458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61458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5C2161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 xml:space="preserve">    ……………………………..</w:t>
      </w:r>
      <w:r>
        <w:rPr>
          <w:rFonts w:ascii="Bookman Old Style" w:hAnsi="Bookman Old Style"/>
          <w:sz w:val="24"/>
          <w:szCs w:val="24"/>
        </w:rPr>
        <w:tab/>
        <w:t xml:space="preserve"> ……………………………..</w:t>
      </w:r>
    </w:p>
    <w:p w:rsidR="00A57555" w:rsidRPr="00BE66F8" w:rsidRDefault="00A57555" w:rsidP="005C2161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>NIP……………………………</w:t>
      </w:r>
    </w:p>
    <w:p w:rsidR="00A57555" w:rsidRPr="00BE66F8" w:rsidRDefault="00A57555" w:rsidP="00614583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757953" w:rsidRDefault="00A57555" w:rsidP="00614583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614583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D230B">
      <w:pPr>
        <w:tabs>
          <w:tab w:val="left" w:pos="1800"/>
        </w:tabs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>
        <w:rPr>
          <w:noProof/>
        </w:rPr>
        <w:pict>
          <v:shape id="_x0000_s1034" type="#_x0000_t202" style="position:absolute;left:0;text-align:left;margin-left:-9pt;margin-top:-36pt;width:477pt;height:27pt;z-index:251663360" stroked="f">
            <v:textbox style="mso-next-textbox:#_x0000_s1034">
              <w:txbxContent>
                <w:p w:rsidR="00A57555" w:rsidRPr="00554F34" w:rsidRDefault="00A57555" w:rsidP="00EA10C4">
                  <w:pPr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  <w:t>O</w:t>
                  </w:r>
                  <w:r w:rsidRPr="00554F34"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  <w:t>. Surat Persetujuan Penundaan Pembayaran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59.25pt;margin-top:-.25pt;width:410.8pt;height:65.65pt;z-index:251645952" stroked="f">
            <v:textbox style="mso-next-textbox:#_x0000_s1035">
              <w:txbxContent>
                <w:p w:rsidR="00A57555" w:rsidRPr="00910B9C" w:rsidRDefault="00A57555" w:rsidP="003D230B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10B9C">
                    <w:rPr>
                      <w:rFonts w:ascii="Arial" w:hAnsi="Arial" w:cs="Arial"/>
                      <w:b/>
                      <w:sz w:val="24"/>
                      <w:szCs w:val="24"/>
                    </w:rPr>
                    <w:t>PEMERINTAH KABUPATEN KULON PROGO</w:t>
                  </w:r>
                </w:p>
                <w:p w:rsidR="00A57555" w:rsidRPr="00614583" w:rsidRDefault="00A57555" w:rsidP="003D230B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14583">
                    <w:rPr>
                      <w:rFonts w:ascii="Arial" w:hAnsi="Arial" w:cs="Arial"/>
                      <w:b/>
                      <w:sz w:val="24"/>
                      <w:szCs w:val="24"/>
                    </w:rPr>
                    <w:t>DINAS PENDAPATAN PENGELOLAAN KEUANGAN DAN ASSET</w:t>
                  </w:r>
                </w:p>
                <w:p w:rsidR="00A57555" w:rsidRPr="00BE66F8" w:rsidRDefault="00A57555" w:rsidP="003D230B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</w:pPr>
                  <w:r w:rsidRPr="00BE66F8"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  <w:t>Jalan Perwakilan No. 1 Telp.(0274)773010 pesawat 236,237,255,266 Fax.(0274)773221</w:t>
                  </w:r>
                </w:p>
                <w:p w:rsidR="00A57555" w:rsidRPr="00387CE3" w:rsidRDefault="00A57555" w:rsidP="003D230B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WATES-</w:t>
                  </w:r>
                  <w:r w:rsidRPr="00387CE3">
                    <w:rPr>
                      <w:rFonts w:ascii="Arial" w:hAnsi="Arial" w:cs="Arial"/>
                      <w:sz w:val="20"/>
                      <w:szCs w:val="20"/>
                    </w:rPr>
                    <w:t>55611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75" style="position:absolute;left:0;text-align:left;margin-left:0;margin-top:0;width:59.25pt;height:64.5pt;z-index:251648000;visibility:visible">
            <v:imagedata r:id="rId5" o:title=""/>
          </v:shape>
        </w:pict>
      </w:r>
    </w:p>
    <w:p w:rsidR="00A57555" w:rsidRPr="00BE66F8" w:rsidRDefault="00A57555" w:rsidP="003D230B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7555" w:rsidRPr="00BE66F8" w:rsidRDefault="00A57555" w:rsidP="003D230B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7555" w:rsidRPr="00BE66F8" w:rsidRDefault="00A57555" w:rsidP="003D230B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7555" w:rsidRPr="00BE66F8" w:rsidRDefault="00A57555" w:rsidP="003D230B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>
        <w:rPr>
          <w:noProof/>
        </w:rPr>
        <w:pict>
          <v:shape id="_x0000_s1037" type="#_x0000_t32" style="position:absolute;left:0;text-align:left;margin-left:0;margin-top:10.95pt;width:464.3pt;height:0;z-index:251646976" o:connectortype="straight" strokeweight="3pt"/>
        </w:pict>
      </w:r>
    </w:p>
    <w:p w:rsidR="00A57555" w:rsidRPr="00BE66F8" w:rsidRDefault="00A57555" w:rsidP="003D230B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D230B">
      <w:pPr>
        <w:tabs>
          <w:tab w:val="left" w:pos="993"/>
          <w:tab w:val="left" w:pos="5103"/>
        </w:tabs>
        <w:spacing w:after="0"/>
        <w:jc w:val="center"/>
        <w:rPr>
          <w:rFonts w:ascii="Bookman Old Style" w:hAnsi="Bookman Old Style"/>
          <w:b/>
          <w:sz w:val="24"/>
          <w:szCs w:val="24"/>
        </w:rPr>
      </w:pPr>
      <w:smartTag w:uri="urn:schemas-microsoft-com:office:smarttags" w:element="City">
        <w:smartTag w:uri="urn:schemas-microsoft-com:office:smarttags" w:element="place">
          <w:r w:rsidRPr="00BE66F8">
            <w:rPr>
              <w:rFonts w:ascii="Bookman Old Style" w:hAnsi="Bookman Old Style"/>
              <w:b/>
              <w:sz w:val="24"/>
              <w:szCs w:val="24"/>
            </w:rPr>
            <w:t>SURAT</w:t>
          </w:r>
        </w:smartTag>
      </w:smartTag>
      <w:r w:rsidRPr="00BE66F8">
        <w:rPr>
          <w:rFonts w:ascii="Bookman Old Style" w:hAnsi="Bookman Old Style"/>
          <w:b/>
          <w:sz w:val="24"/>
          <w:szCs w:val="24"/>
        </w:rPr>
        <w:t xml:space="preserve"> PERSETUJUAN PENUNDAAN PEMBAYARAN</w:t>
      </w:r>
    </w:p>
    <w:p w:rsidR="00A57555" w:rsidRPr="00BE66F8" w:rsidRDefault="00A57555" w:rsidP="003D230B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D230B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D230B">
      <w:pPr>
        <w:spacing w:after="0"/>
        <w:rPr>
          <w:rFonts w:ascii="Bookman Old Style" w:hAnsi="Bookman Old Style"/>
          <w:sz w:val="24"/>
          <w:szCs w:val="24"/>
          <w:lang w:val="it-IT"/>
        </w:rPr>
      </w:pPr>
      <w:r w:rsidRPr="00BE66F8">
        <w:rPr>
          <w:rFonts w:ascii="Bookman Old Style" w:hAnsi="Bookman Old Style"/>
          <w:sz w:val="24"/>
          <w:szCs w:val="24"/>
          <w:lang w:val="it-IT"/>
        </w:rPr>
        <w:t>Yang bertanda tangan di bawah ini :</w:t>
      </w:r>
    </w:p>
    <w:p w:rsidR="00A57555" w:rsidRPr="00BE66F8" w:rsidRDefault="00A57555" w:rsidP="003D230B">
      <w:pPr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it-IT"/>
        </w:rPr>
      </w:pPr>
      <w:r w:rsidRPr="00BE66F8">
        <w:rPr>
          <w:rFonts w:ascii="Bookman Old Style" w:hAnsi="Bookman Old Style"/>
          <w:sz w:val="24"/>
          <w:szCs w:val="24"/>
          <w:lang w:val="it-IT"/>
        </w:rPr>
        <w:t xml:space="preserve">N </w:t>
      </w:r>
      <w:r>
        <w:rPr>
          <w:rFonts w:ascii="Bookman Old Style" w:hAnsi="Bookman Old Style"/>
          <w:sz w:val="24"/>
          <w:szCs w:val="24"/>
          <w:lang w:val="it-IT"/>
        </w:rPr>
        <w:t>a m a</w:t>
      </w:r>
      <w:r>
        <w:rPr>
          <w:rFonts w:ascii="Bookman Old Style" w:hAnsi="Bookman Old Style"/>
          <w:sz w:val="24"/>
          <w:szCs w:val="24"/>
          <w:lang w:val="it-IT"/>
        </w:rPr>
        <w:tab/>
        <w:t>:</w:t>
      </w:r>
      <w:r>
        <w:rPr>
          <w:rFonts w:ascii="Bookman Old Style" w:hAnsi="Bookman Old Style"/>
          <w:sz w:val="24"/>
          <w:szCs w:val="24"/>
          <w:lang w:val="it-IT"/>
        </w:rPr>
        <w:tab/>
        <w:t xml:space="preserve">………………………………………………….…1) 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>Alamat</w:t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 xml:space="preserve">……………………………………………….…… 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ab/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>……………………..……Telp…</w:t>
      </w:r>
      <w:r>
        <w:rPr>
          <w:rFonts w:ascii="Bookman Old Style" w:hAnsi="Bookman Old Style"/>
          <w:sz w:val="24"/>
          <w:szCs w:val="24"/>
          <w:lang w:val="es-ES"/>
        </w:rPr>
        <w:t>.……..….…… 2)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>Bertindak dan atas nama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ab/>
        <w:t>:</w:t>
      </w:r>
      <w:r>
        <w:rPr>
          <w:rFonts w:ascii="Bookman Old Style" w:hAnsi="Bookman Old Style"/>
          <w:sz w:val="24"/>
          <w:szCs w:val="24"/>
          <w:lang w:val="es-ES"/>
        </w:rPr>
        <w:t xml:space="preserve">   ………………………………………………………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es-ES"/>
        </w:rPr>
        <w:t>N a m a</w:t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………………………………………………….… 3)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NPWPD</w:t>
      </w:r>
      <w:r w:rsidRPr="00BE66F8">
        <w:rPr>
          <w:rFonts w:ascii="Bookman Old Style" w:hAnsi="Bookman Old Style"/>
          <w:sz w:val="24"/>
          <w:szCs w:val="24"/>
        </w:rPr>
        <w:tab/>
        <w:t>:</w:t>
      </w:r>
      <w:r w:rsidRPr="00BE66F8">
        <w:rPr>
          <w:rFonts w:ascii="Bookman Old Style" w:hAnsi="Bookman Old Style"/>
          <w:sz w:val="24"/>
          <w:szCs w:val="24"/>
        </w:rPr>
        <w:tab/>
        <w:t>………………………………………………….… 4)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Alamat</w:t>
      </w:r>
      <w:r w:rsidRPr="00BE66F8">
        <w:rPr>
          <w:rFonts w:ascii="Bookman Old Style" w:hAnsi="Bookman Old Style"/>
          <w:sz w:val="24"/>
          <w:szCs w:val="24"/>
        </w:rPr>
        <w:tab/>
        <w:t>:</w:t>
      </w:r>
      <w:r w:rsidRPr="00BE66F8">
        <w:rPr>
          <w:rFonts w:ascii="Bookman Old Style" w:hAnsi="Bookman Old Style"/>
          <w:sz w:val="24"/>
          <w:szCs w:val="24"/>
        </w:rPr>
        <w:tab/>
        <w:t>………………………………………………….…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  <w:t>…………………….……Telp……</w:t>
      </w:r>
      <w:r>
        <w:rPr>
          <w:rFonts w:ascii="Bookman Old Style" w:hAnsi="Bookman Old Style"/>
          <w:sz w:val="24"/>
          <w:szCs w:val="24"/>
        </w:rPr>
        <w:t>.</w:t>
      </w:r>
      <w:r w:rsidRPr="00BE66F8">
        <w:rPr>
          <w:rFonts w:ascii="Bookman Old Style" w:hAnsi="Bookman Old Style"/>
          <w:sz w:val="24"/>
          <w:szCs w:val="24"/>
        </w:rPr>
        <w:t>…..….……   5)</w:t>
      </w: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D230B">
      <w:pPr>
        <w:tabs>
          <w:tab w:val="left" w:pos="3828"/>
          <w:tab w:val="left" w:pos="4111"/>
        </w:tabs>
        <w:spacing w:after="0"/>
        <w:ind w:left="709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246B1B">
      <w:pPr>
        <w:pStyle w:val="ListParagraph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Dengan ini menyatakan telah menyampaikan permohonan penundaan p</w:t>
      </w:r>
      <w:r>
        <w:rPr>
          <w:rFonts w:ascii="Bookman Old Style" w:hAnsi="Bookman Old Style"/>
          <w:sz w:val="24"/>
          <w:szCs w:val="24"/>
        </w:rPr>
        <w:t>embayaran hutang pajak pada tanggal ……………………..6)</w:t>
      </w:r>
      <w:r w:rsidRPr="00BE66F8">
        <w:rPr>
          <w:rFonts w:ascii="Bookman Old Style" w:hAnsi="Bookman Old Style"/>
          <w:sz w:val="24"/>
          <w:szCs w:val="24"/>
        </w:rPr>
        <w:t xml:space="preserve"> terhadap SKPD/</w:t>
      </w:r>
      <w:r>
        <w:rPr>
          <w:rFonts w:ascii="Bookman Old Style" w:hAnsi="Bookman Old Style"/>
          <w:sz w:val="24"/>
          <w:szCs w:val="24"/>
        </w:rPr>
        <w:t>SKPDT/SKPDKB/ SKPDKBT*) nomor urut ……………….7)  jatuh tempo tanggal ……………….8)</w:t>
      </w:r>
    </w:p>
    <w:p w:rsidR="00A57555" w:rsidRPr="00BE66F8" w:rsidRDefault="00A57555" w:rsidP="00517E15">
      <w:pPr>
        <w:pStyle w:val="ListParagraph"/>
        <w:spacing w:after="0"/>
        <w:ind w:left="36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246B1B">
      <w:pPr>
        <w:pStyle w:val="ListParagraph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Berdasarkan permononan di atas, maka telah disepakati bahwa pembay</w:t>
      </w:r>
      <w:r>
        <w:rPr>
          <w:rFonts w:ascii="Bookman Old Style" w:hAnsi="Bookman Old Style"/>
          <w:sz w:val="24"/>
          <w:szCs w:val="24"/>
        </w:rPr>
        <w:t xml:space="preserve">aran atas hutang pajak </w:t>
      </w:r>
      <w:r w:rsidRPr="00BE66F8">
        <w:rPr>
          <w:rFonts w:ascii="Bookman Old Style" w:hAnsi="Bookman Old Style"/>
          <w:sz w:val="24"/>
          <w:szCs w:val="24"/>
        </w:rPr>
        <w:t xml:space="preserve"> di atas ditunda pembayarannya</w:t>
      </w:r>
      <w:r>
        <w:rPr>
          <w:rFonts w:ascii="Bookman Old Style" w:hAnsi="Bookman Old Style"/>
          <w:sz w:val="24"/>
          <w:szCs w:val="24"/>
        </w:rPr>
        <w:t xml:space="preserve"> sampai dengan tanggal …………………….9)</w:t>
      </w:r>
    </w:p>
    <w:p w:rsidR="00A57555" w:rsidRPr="00BE66F8" w:rsidRDefault="00A57555" w:rsidP="00246B1B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246B1B">
      <w:pPr>
        <w:pStyle w:val="ListParagraph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Jika pernyataan pembayaran pada sub 2 di atas tidak saya penuhi, maka penagihan dilakukan dengan Surat Paksa, tanpa pemberitahuan lebih dahulu.</w:t>
      </w:r>
    </w:p>
    <w:p w:rsidR="00A57555" w:rsidRPr="00BE66F8" w:rsidRDefault="00A57555" w:rsidP="0044229C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44229C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44229C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44229C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>…………….., ……….…………….  10)</w:t>
      </w:r>
    </w:p>
    <w:p w:rsidR="00A57555" w:rsidRPr="00BE66F8" w:rsidRDefault="00A57555" w:rsidP="0044229C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 xml:space="preserve"> Mengetahui dan menyetujui,</w:t>
      </w:r>
      <w:r w:rsidRPr="00BE66F8">
        <w:rPr>
          <w:rFonts w:ascii="Bookman Old Style" w:hAnsi="Bookman Old Style"/>
          <w:sz w:val="24"/>
          <w:szCs w:val="24"/>
        </w:rPr>
        <w:tab/>
      </w:r>
    </w:p>
    <w:p w:rsidR="00A57555" w:rsidRPr="00BE66F8" w:rsidRDefault="00A57555" w:rsidP="0044229C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 xml:space="preserve">          Kepala DPPKA,</w:t>
      </w:r>
      <w:r w:rsidRPr="00BE66F8">
        <w:rPr>
          <w:rFonts w:ascii="Bookman Old Style" w:hAnsi="Bookman Old Style"/>
          <w:sz w:val="24"/>
          <w:szCs w:val="24"/>
        </w:rPr>
        <w:tab/>
        <w:t xml:space="preserve">           Pemohon,</w:t>
      </w:r>
      <w:r w:rsidRPr="00BE66F8">
        <w:rPr>
          <w:rFonts w:ascii="Bookman Old Style" w:hAnsi="Bookman Old Style"/>
          <w:sz w:val="24"/>
          <w:szCs w:val="24"/>
        </w:rPr>
        <w:tab/>
        <w:t xml:space="preserve">             </w:t>
      </w:r>
    </w:p>
    <w:p w:rsidR="00A57555" w:rsidRPr="00BE66F8" w:rsidRDefault="00A57555" w:rsidP="0044229C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44229C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44229C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44229C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85468B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 xml:space="preserve"> …………………………………11)</w:t>
      </w:r>
      <w:r>
        <w:rPr>
          <w:rFonts w:ascii="Bookman Old Style" w:hAnsi="Bookman Old Style"/>
          <w:sz w:val="24"/>
          <w:szCs w:val="24"/>
        </w:rPr>
        <w:tab/>
        <w:t xml:space="preserve"> …………………………….13)</w:t>
      </w:r>
    </w:p>
    <w:p w:rsidR="00A57555" w:rsidRPr="00BE66F8" w:rsidRDefault="00A57555" w:rsidP="0085468B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bookmarkStart w:id="2" w:name="OLE_LINK3"/>
      <w:bookmarkStart w:id="3" w:name="OLE_LINK4"/>
      <w:r>
        <w:rPr>
          <w:rFonts w:ascii="Bookman Old Style" w:hAnsi="Bookman Old Style"/>
          <w:sz w:val="24"/>
          <w:szCs w:val="24"/>
        </w:rPr>
        <w:t>NIP……………………………..12)</w:t>
      </w:r>
    </w:p>
    <w:bookmarkEnd w:id="2"/>
    <w:bookmarkEnd w:id="3"/>
    <w:p w:rsidR="00A57555" w:rsidRPr="00BE66F8" w:rsidRDefault="00A57555" w:rsidP="0044229C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D230B">
      <w:pPr>
        <w:spacing w:after="0"/>
        <w:rPr>
          <w:rFonts w:ascii="Bookman Old Style" w:hAnsi="Bookman Old Style"/>
          <w:i/>
          <w:sz w:val="24"/>
          <w:szCs w:val="24"/>
        </w:rPr>
      </w:pPr>
      <w:r w:rsidRPr="00BE66F8">
        <w:rPr>
          <w:rFonts w:ascii="Bookman Old Style" w:hAnsi="Bookman Old Style"/>
          <w:i/>
          <w:sz w:val="24"/>
          <w:szCs w:val="24"/>
        </w:rPr>
        <w:t>*)  Coret yang tidak perlu</w:t>
      </w:r>
    </w:p>
    <w:p w:rsidR="00A57555" w:rsidRPr="00BE66F8" w:rsidRDefault="00A57555" w:rsidP="00B5250A">
      <w:pPr>
        <w:tabs>
          <w:tab w:val="left" w:pos="1800"/>
        </w:tabs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>
        <w:rPr>
          <w:noProof/>
        </w:rPr>
        <w:pict>
          <v:shape id="_x0000_s1038" type="#_x0000_t202" style="position:absolute;left:0;text-align:left;margin-left:-9pt;margin-top:-27pt;width:477pt;height:27pt;z-index:251662336" stroked="f">
            <v:textbox style="mso-next-textbox:#_x0000_s1038">
              <w:txbxContent>
                <w:p w:rsidR="00A57555" w:rsidRPr="00554F34" w:rsidRDefault="00A57555" w:rsidP="00EA10C4">
                  <w:pPr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  <w:t>P</w:t>
                  </w:r>
                  <w:r w:rsidRPr="00554F34"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  <w:t>. Surat Pemberitahuan Penolakan Angsuran/Penundaan Pembayaran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59.25pt;margin-top:-.25pt;width:410.8pt;height:65.65pt;z-index:251649024" stroked="f">
            <v:textbox style="mso-next-textbox:#_x0000_s1039">
              <w:txbxContent>
                <w:p w:rsidR="00A57555" w:rsidRPr="00910B9C" w:rsidRDefault="00A57555" w:rsidP="00B5250A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10B9C">
                    <w:rPr>
                      <w:rFonts w:ascii="Arial" w:hAnsi="Arial" w:cs="Arial"/>
                      <w:b/>
                      <w:sz w:val="24"/>
                      <w:szCs w:val="24"/>
                    </w:rPr>
                    <w:t>PEMERINTAH KABUPATEN KULON PROGO</w:t>
                  </w:r>
                </w:p>
                <w:p w:rsidR="00A57555" w:rsidRPr="00614583" w:rsidRDefault="00A57555" w:rsidP="00B5250A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14583">
                    <w:rPr>
                      <w:rFonts w:ascii="Arial" w:hAnsi="Arial" w:cs="Arial"/>
                      <w:b/>
                      <w:sz w:val="24"/>
                      <w:szCs w:val="24"/>
                    </w:rPr>
                    <w:t>DINAS PENDAPATAN PENGELOLAAN KEUANGAN DAN ASSET</w:t>
                  </w:r>
                </w:p>
                <w:p w:rsidR="00A57555" w:rsidRPr="00BE66F8" w:rsidRDefault="00A57555" w:rsidP="00B5250A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</w:pPr>
                  <w:r w:rsidRPr="00BE66F8"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  <w:t>Jalan Perwakilan No. 1 Telp.(0274)773010 pesawat 236,237,255,266 Fax.(0274)773221</w:t>
                  </w:r>
                </w:p>
                <w:p w:rsidR="00A57555" w:rsidRPr="00387CE3" w:rsidRDefault="00A57555" w:rsidP="00B5250A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WATES-</w:t>
                  </w:r>
                  <w:r w:rsidRPr="00387CE3">
                    <w:rPr>
                      <w:rFonts w:ascii="Arial" w:hAnsi="Arial" w:cs="Arial"/>
                      <w:sz w:val="20"/>
                      <w:szCs w:val="20"/>
                    </w:rPr>
                    <w:t>55611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75" style="position:absolute;left:0;text-align:left;margin-left:0;margin-top:0;width:59.25pt;height:64.5pt;z-index:251651072;visibility:visible">
            <v:imagedata r:id="rId5" o:title=""/>
          </v:shape>
        </w:pict>
      </w:r>
    </w:p>
    <w:p w:rsidR="00A57555" w:rsidRPr="00BE66F8" w:rsidRDefault="00A57555" w:rsidP="00B5250A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7555" w:rsidRPr="00BE66F8" w:rsidRDefault="00A57555" w:rsidP="00B5250A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7555" w:rsidRPr="00BE66F8" w:rsidRDefault="00A57555" w:rsidP="00B5250A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7555" w:rsidRPr="00BE66F8" w:rsidRDefault="00A57555" w:rsidP="00B5250A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>
        <w:rPr>
          <w:noProof/>
        </w:rPr>
        <w:pict>
          <v:shape id="_x0000_s1041" type="#_x0000_t32" style="position:absolute;left:0;text-align:left;margin-left:0;margin-top:10.95pt;width:464.3pt;height:0;z-index:251650048" o:connectortype="straight" strokeweight="3pt"/>
        </w:pict>
      </w:r>
    </w:p>
    <w:p w:rsidR="00A57555" w:rsidRPr="00BE66F8" w:rsidRDefault="00A57555" w:rsidP="00B5250A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</w:r>
    </w:p>
    <w:p w:rsidR="00A57555" w:rsidRPr="00BE66F8" w:rsidRDefault="00A57555" w:rsidP="00385A40">
      <w:pPr>
        <w:tabs>
          <w:tab w:val="left" w:pos="993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  <w:t>Kepada Yth.</w:t>
      </w:r>
    </w:p>
    <w:p w:rsidR="00A57555" w:rsidRPr="00BE66F8" w:rsidRDefault="00A57555" w:rsidP="00385A40">
      <w:pPr>
        <w:tabs>
          <w:tab w:val="left" w:pos="993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  <w:t>Sdr. ………………………………. 1)</w:t>
      </w:r>
    </w:p>
    <w:p w:rsidR="00A57555" w:rsidRPr="00BE66F8" w:rsidRDefault="00A57555" w:rsidP="00385A40">
      <w:pPr>
        <w:tabs>
          <w:tab w:val="left" w:pos="993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  <w:t>Di ………………………………… 2)</w:t>
      </w:r>
    </w:p>
    <w:p w:rsidR="00A57555" w:rsidRPr="00BE66F8" w:rsidRDefault="00A57555" w:rsidP="00B5250A">
      <w:pPr>
        <w:tabs>
          <w:tab w:val="left" w:pos="5103"/>
        </w:tabs>
        <w:spacing w:after="0"/>
        <w:rPr>
          <w:rFonts w:ascii="Bookman Old Style" w:hAnsi="Bookman Old Style"/>
          <w:b/>
          <w:sz w:val="24"/>
          <w:szCs w:val="24"/>
        </w:rPr>
      </w:pPr>
    </w:p>
    <w:p w:rsidR="00A57555" w:rsidRPr="00BE66F8" w:rsidRDefault="00A57555" w:rsidP="00B5250A">
      <w:pPr>
        <w:tabs>
          <w:tab w:val="left" w:pos="5103"/>
        </w:tabs>
        <w:spacing w:after="0"/>
        <w:rPr>
          <w:rFonts w:ascii="Bookman Old Style" w:hAnsi="Bookman Old Style"/>
          <w:b/>
          <w:sz w:val="24"/>
          <w:szCs w:val="24"/>
        </w:rPr>
      </w:pPr>
    </w:p>
    <w:p w:rsidR="00A57555" w:rsidRPr="00BE66F8" w:rsidRDefault="00A57555" w:rsidP="00385A40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b/>
          <w:sz w:val="24"/>
          <w:szCs w:val="24"/>
        </w:rPr>
      </w:pPr>
      <w:smartTag w:uri="urn:schemas-microsoft-com:office:smarttags" w:element="City">
        <w:smartTag w:uri="urn:schemas-microsoft-com:office:smarttags" w:element="place">
          <w:r w:rsidRPr="00BE66F8">
            <w:rPr>
              <w:rFonts w:ascii="Bookman Old Style" w:hAnsi="Bookman Old Style"/>
              <w:b/>
              <w:sz w:val="24"/>
              <w:szCs w:val="24"/>
            </w:rPr>
            <w:t>SURAT</w:t>
          </w:r>
        </w:smartTag>
      </w:smartTag>
      <w:r w:rsidRPr="00BE66F8">
        <w:rPr>
          <w:rFonts w:ascii="Bookman Old Style" w:hAnsi="Bookman Old Style"/>
          <w:b/>
          <w:sz w:val="24"/>
          <w:szCs w:val="24"/>
        </w:rPr>
        <w:t xml:space="preserve"> PEMBERITAHUAN PENOLAKAN ANGSURAN/</w:t>
      </w:r>
    </w:p>
    <w:p w:rsidR="00A57555" w:rsidRPr="00BE66F8" w:rsidRDefault="00A57555" w:rsidP="00385A40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BE66F8">
        <w:rPr>
          <w:rFonts w:ascii="Bookman Old Style" w:hAnsi="Bookman Old Style"/>
          <w:b/>
          <w:sz w:val="24"/>
          <w:szCs w:val="24"/>
        </w:rPr>
        <w:t>PENUNDAAN PEMBAYARAN  *)</w:t>
      </w:r>
    </w:p>
    <w:p w:rsidR="00A57555" w:rsidRPr="00BE66F8" w:rsidRDefault="00A57555" w:rsidP="00385A40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Nomor : ……………………………….. 3)</w:t>
      </w:r>
    </w:p>
    <w:p w:rsidR="00A57555" w:rsidRPr="00BE66F8" w:rsidRDefault="00A57555" w:rsidP="00385A40">
      <w:pPr>
        <w:tabs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tabs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246B1B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 xml:space="preserve">Setelah kami mempelajari dan mempertimbangkan, dengan ini </w:t>
      </w:r>
      <w:r w:rsidRPr="00246B1B">
        <w:rPr>
          <w:rFonts w:ascii="Bookman Old Style" w:hAnsi="Bookman Old Style"/>
          <w:spacing w:val="-20"/>
          <w:sz w:val="24"/>
          <w:szCs w:val="24"/>
        </w:rPr>
        <w:t>diberitahukan bahwa Surat Permohonan Angsuran/Penundaan Pembayaran</w:t>
      </w:r>
      <w:r w:rsidRPr="00BE66F8">
        <w:rPr>
          <w:rFonts w:ascii="Bookman Old Style" w:hAnsi="Bookman Old Style"/>
          <w:sz w:val="24"/>
          <w:szCs w:val="24"/>
        </w:rPr>
        <w:t xml:space="preserve">  *) Saudara tertanggal ………………. 4) nomor ………………… 5) dengan sangat menyesal tidak dapat kami penuhi.</w:t>
      </w:r>
    </w:p>
    <w:p w:rsidR="00A57555" w:rsidRPr="00BE66F8" w:rsidRDefault="00A57555" w:rsidP="00385A40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10EB8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Demikian agar Saudara maklum adanya.</w:t>
      </w:r>
    </w:p>
    <w:p w:rsidR="00A57555" w:rsidRPr="00BE66F8" w:rsidRDefault="00A57555" w:rsidP="00385A40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tabs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>…………….., ……….……………. 6)</w:t>
      </w:r>
    </w:p>
    <w:p w:rsidR="00A57555" w:rsidRPr="00BE66F8" w:rsidRDefault="00A57555" w:rsidP="00385A40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 xml:space="preserve">       </w:t>
      </w:r>
      <w:r w:rsidRPr="00BE66F8">
        <w:rPr>
          <w:rFonts w:ascii="Bookman Old Style" w:hAnsi="Bookman Old Style"/>
          <w:sz w:val="24"/>
          <w:szCs w:val="24"/>
        </w:rPr>
        <w:tab/>
        <w:t xml:space="preserve">         Kepala DPPKA,</w:t>
      </w:r>
      <w:r w:rsidRPr="00BE66F8">
        <w:rPr>
          <w:rFonts w:ascii="Bookman Old Style" w:hAnsi="Bookman Old Style"/>
          <w:sz w:val="24"/>
          <w:szCs w:val="24"/>
        </w:rPr>
        <w:tab/>
        <w:t xml:space="preserve">             </w:t>
      </w:r>
    </w:p>
    <w:p w:rsidR="00A57555" w:rsidRPr="00BE66F8" w:rsidRDefault="00A57555" w:rsidP="00385A40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 xml:space="preserve">    </w:t>
      </w:r>
      <w:r w:rsidRPr="00BE66F8">
        <w:rPr>
          <w:rFonts w:ascii="Bookman Old Style" w:hAnsi="Bookman Old Style"/>
          <w:sz w:val="24"/>
          <w:szCs w:val="24"/>
        </w:rPr>
        <w:tab/>
        <w:t>…………………………</w:t>
      </w:r>
      <w:r>
        <w:rPr>
          <w:rFonts w:ascii="Bookman Old Style" w:hAnsi="Bookman Old Style"/>
          <w:sz w:val="24"/>
          <w:szCs w:val="24"/>
        </w:rPr>
        <w:t>.</w:t>
      </w:r>
      <w:r w:rsidRPr="00BE66F8">
        <w:rPr>
          <w:rFonts w:ascii="Bookman Old Style" w:hAnsi="Bookman Old Style"/>
          <w:sz w:val="24"/>
          <w:szCs w:val="24"/>
        </w:rPr>
        <w:t>…. 7)</w:t>
      </w:r>
    </w:p>
    <w:p w:rsidR="00A57555" w:rsidRPr="00BE66F8" w:rsidRDefault="00A57555" w:rsidP="0085468B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  <w:t>NIP………………………… 8)</w:t>
      </w:r>
    </w:p>
    <w:p w:rsidR="00A57555" w:rsidRPr="00BE66F8" w:rsidRDefault="00A57555" w:rsidP="00385A40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85A40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B5250A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B5250A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B5250A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B5250A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B5250A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B5250A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3D230B">
      <w:pPr>
        <w:spacing w:after="0"/>
        <w:rPr>
          <w:rFonts w:ascii="Bookman Old Style" w:hAnsi="Bookman Old Style"/>
          <w:i/>
          <w:sz w:val="24"/>
          <w:szCs w:val="24"/>
        </w:rPr>
      </w:pPr>
      <w:r w:rsidRPr="00BE66F8">
        <w:rPr>
          <w:rFonts w:ascii="Bookman Old Style" w:hAnsi="Bookman Old Style"/>
          <w:i/>
          <w:sz w:val="24"/>
          <w:szCs w:val="24"/>
        </w:rPr>
        <w:t>*)  Coret yang tidak perlu</w:t>
      </w:r>
    </w:p>
    <w:p w:rsidR="00A57555" w:rsidRPr="00BE66F8" w:rsidRDefault="00A57555" w:rsidP="00EC127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noProof/>
        </w:rPr>
        <w:pict>
          <v:shape id="_x0000_s1042" type="#_x0000_t202" style="position:absolute;margin-left:-15pt;margin-top:-36pt;width:492pt;height:36pt;z-index:251664384" stroked="f">
            <v:textbox style="mso-next-textbox:#_x0000_s1042">
              <w:txbxContent>
                <w:p w:rsidR="00A57555" w:rsidRPr="006B1526" w:rsidRDefault="00A57555" w:rsidP="00D16678">
                  <w:pPr>
                    <w:ind w:left="360" w:hanging="360"/>
                    <w:rPr>
                      <w:rFonts w:ascii="Bookman Old Style" w:hAnsi="Bookman Old Style"/>
                      <w:b/>
                      <w:lang w:val="fi-FI"/>
                    </w:rPr>
                  </w:pPr>
                  <w:r>
                    <w:rPr>
                      <w:rFonts w:ascii="Bookman Old Style" w:hAnsi="Bookman Old Style"/>
                      <w:b/>
                      <w:lang w:val="fi-FI"/>
                    </w:rPr>
                    <w:t>R</w:t>
                  </w:r>
                  <w:r w:rsidRPr="00801E49">
                    <w:rPr>
                      <w:rFonts w:ascii="Bookman Old Style" w:hAnsi="Bookman Old Style"/>
                      <w:b/>
                      <w:lang w:val="fi-FI"/>
                    </w:rPr>
                    <w:t xml:space="preserve">. </w:t>
                  </w:r>
                  <w:r w:rsidRPr="006B1526">
                    <w:rPr>
                      <w:rFonts w:ascii="Bookman Old Style" w:hAnsi="Bookman Old Style"/>
                      <w:b/>
                      <w:lang w:val="fi-FI"/>
                    </w:rPr>
                    <w:t>Surat Permohonan Pembetulan, Pembatalan, Pengurangan, Penghapusan  Sanksi  Administratif</w:t>
                  </w:r>
                </w:p>
              </w:txbxContent>
            </v:textbox>
          </v:shape>
        </w:pict>
      </w:r>
    </w:p>
    <w:p w:rsidR="00A57555" w:rsidRPr="00BE66F8" w:rsidRDefault="00A57555" w:rsidP="00EC127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>..................,……………………… 1)</w:t>
      </w:r>
    </w:p>
    <w:p w:rsidR="00A57555" w:rsidRPr="00BE66F8" w:rsidRDefault="00A57555" w:rsidP="00EC127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B51203">
      <w:pPr>
        <w:tabs>
          <w:tab w:val="left" w:pos="1134"/>
          <w:tab w:val="left" w:pos="1418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  <w:t xml:space="preserve">………………………..2) </w:t>
      </w:r>
      <w:r w:rsidRPr="00BE66F8">
        <w:rPr>
          <w:rFonts w:ascii="Bookman Old Style" w:hAnsi="Bookman Old Style"/>
          <w:sz w:val="24"/>
          <w:szCs w:val="24"/>
        </w:rPr>
        <w:tab/>
        <w:t>Kepada Yth.</w:t>
      </w:r>
    </w:p>
    <w:p w:rsidR="00A57555" w:rsidRPr="00BE66F8" w:rsidRDefault="00A57555" w:rsidP="00B51203">
      <w:pPr>
        <w:tabs>
          <w:tab w:val="left" w:pos="1134"/>
          <w:tab w:val="left" w:pos="1418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Lampiran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  <w:t>………………………..3)</w:t>
      </w:r>
      <w:r w:rsidRPr="00BE66F8">
        <w:rPr>
          <w:rFonts w:ascii="Bookman Old Style" w:hAnsi="Bookman Old Style"/>
          <w:sz w:val="24"/>
          <w:szCs w:val="24"/>
        </w:rPr>
        <w:tab/>
        <w:t>Kepala DPPKA Kab. Kulon Progo</w:t>
      </w:r>
    </w:p>
    <w:p w:rsidR="00A57555" w:rsidRPr="00BE66F8" w:rsidRDefault="00A57555" w:rsidP="00B51203">
      <w:pPr>
        <w:tabs>
          <w:tab w:val="left" w:pos="1134"/>
          <w:tab w:val="left" w:pos="1418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 xml:space="preserve">Perihal </w:t>
      </w:r>
      <w:r w:rsidRPr="00BE66F8">
        <w:rPr>
          <w:rFonts w:ascii="Bookman Old Style" w:hAnsi="Bookman Old Style"/>
          <w:sz w:val="24"/>
          <w:szCs w:val="24"/>
        </w:rPr>
        <w:tab/>
        <w:t>:</w:t>
      </w:r>
      <w:r w:rsidRPr="00BE66F8">
        <w:rPr>
          <w:rFonts w:ascii="Bookman Old Style" w:hAnsi="Bookman Old Style"/>
          <w:sz w:val="24"/>
          <w:szCs w:val="24"/>
        </w:rPr>
        <w:tab/>
        <w:t>Permohonan Pembetulan/</w:t>
      </w:r>
      <w:r w:rsidRPr="00BE66F8">
        <w:rPr>
          <w:rFonts w:ascii="Bookman Old Style" w:hAnsi="Bookman Old Style"/>
          <w:sz w:val="24"/>
          <w:szCs w:val="24"/>
        </w:rPr>
        <w:tab/>
      </w:r>
    </w:p>
    <w:p w:rsidR="00A57555" w:rsidRPr="00BE66F8" w:rsidRDefault="00A57555" w:rsidP="00B51203">
      <w:pPr>
        <w:tabs>
          <w:tab w:val="left" w:pos="1134"/>
          <w:tab w:val="left" w:pos="1418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  <w:t>Pembatalan/Pengurangan/</w:t>
      </w:r>
      <w:r w:rsidRPr="00BE66F8">
        <w:rPr>
          <w:rFonts w:ascii="Bookman Old Style" w:hAnsi="Bookman Old Style"/>
          <w:sz w:val="24"/>
          <w:szCs w:val="24"/>
        </w:rPr>
        <w:tab/>
        <w:t>Di Wates</w:t>
      </w:r>
    </w:p>
    <w:p w:rsidR="00A57555" w:rsidRPr="00BE66F8" w:rsidRDefault="00A57555" w:rsidP="00B51203">
      <w:pPr>
        <w:tabs>
          <w:tab w:val="left" w:pos="1134"/>
          <w:tab w:val="left" w:pos="1418"/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</w:r>
      <w:r w:rsidRPr="00BE66F8">
        <w:rPr>
          <w:rFonts w:ascii="Bookman Old Style" w:hAnsi="Bookman Old Style"/>
          <w:sz w:val="24"/>
          <w:szCs w:val="24"/>
        </w:rPr>
        <w:tab/>
        <w:t>Penghapusan Sanksi Adm</w:t>
      </w:r>
      <w:r>
        <w:rPr>
          <w:rFonts w:ascii="Bookman Old Style" w:hAnsi="Bookman Old Style"/>
          <w:sz w:val="24"/>
          <w:szCs w:val="24"/>
        </w:rPr>
        <w:t>in</w:t>
      </w:r>
      <w:r w:rsidRPr="00BE66F8">
        <w:rPr>
          <w:rFonts w:ascii="Bookman Old Style" w:hAnsi="Bookman Old Style"/>
          <w:sz w:val="24"/>
          <w:szCs w:val="24"/>
        </w:rPr>
        <w:tab/>
      </w:r>
    </w:p>
    <w:p w:rsidR="00A57555" w:rsidRPr="00BE66F8" w:rsidRDefault="00A57555" w:rsidP="00EC127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EC127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EC127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>Dengan hormat,</w:t>
      </w:r>
    </w:p>
    <w:p w:rsidR="00A57555" w:rsidRPr="00BE66F8" w:rsidRDefault="00A57555" w:rsidP="00EC127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</w:rPr>
      </w:pPr>
      <w:r w:rsidRPr="00BE66F8">
        <w:rPr>
          <w:rFonts w:ascii="Bookman Old Style" w:hAnsi="Bookman Old Style"/>
          <w:sz w:val="24"/>
          <w:szCs w:val="24"/>
        </w:rPr>
        <w:tab/>
        <w:t>Yang bertanda tangan di bawah ini :</w:t>
      </w: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</w:rPr>
      </w:pPr>
    </w:p>
    <w:p w:rsidR="00A57555" w:rsidRPr="00BE66F8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>Nama Pemilik/Penge</w:t>
      </w:r>
      <w:r>
        <w:rPr>
          <w:rFonts w:ascii="Bookman Old Style" w:hAnsi="Bookman Old Style"/>
          <w:sz w:val="24"/>
          <w:szCs w:val="24"/>
          <w:lang w:val="fi-FI"/>
        </w:rPr>
        <w:t>lola</w:t>
      </w:r>
      <w:r>
        <w:rPr>
          <w:rFonts w:ascii="Bookman Old Style" w:hAnsi="Bookman Old Style"/>
          <w:sz w:val="24"/>
          <w:szCs w:val="24"/>
          <w:lang w:val="fi-FI"/>
        </w:rPr>
        <w:tab/>
        <w:t>:</w:t>
      </w:r>
      <w:r>
        <w:rPr>
          <w:rFonts w:ascii="Bookman Old Style" w:hAnsi="Bookman Old Style"/>
          <w:sz w:val="24"/>
          <w:szCs w:val="24"/>
          <w:lang w:val="fi-FI"/>
        </w:rPr>
        <w:tab/>
        <w:t>………………………………………………….……4)</w:t>
      </w:r>
    </w:p>
    <w:p w:rsidR="00A57555" w:rsidRPr="00BE66F8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>Alamat</w:t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 xml:space="preserve">……………………………………………….……… </w:t>
      </w:r>
    </w:p>
    <w:p w:rsidR="00A57555" w:rsidRPr="00757953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ab/>
      </w:r>
      <w:r w:rsidRPr="00BE66F8">
        <w:rPr>
          <w:rFonts w:ascii="Bookman Old Style" w:hAnsi="Bookman Old Style"/>
          <w:sz w:val="24"/>
          <w:szCs w:val="24"/>
          <w:lang w:val="fi-FI"/>
        </w:rPr>
        <w:tab/>
      </w:r>
      <w:r>
        <w:rPr>
          <w:rFonts w:ascii="Bookman Old Style" w:hAnsi="Bookman Old Style"/>
          <w:sz w:val="24"/>
          <w:szCs w:val="24"/>
          <w:lang w:val="fi-FI"/>
        </w:rPr>
        <w:t>……………………..……Telp………..….………..5)</w:t>
      </w:r>
    </w:p>
    <w:p w:rsidR="00A57555" w:rsidRPr="00BE66F8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Bertindak untuk dan atas nama</w:t>
      </w:r>
    </w:p>
    <w:p w:rsidR="00A57555" w:rsidRPr="00BE66F8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Nama/Merek U</w:t>
      </w:r>
      <w:r>
        <w:rPr>
          <w:rFonts w:ascii="Bookman Old Style" w:hAnsi="Bookman Old Style"/>
          <w:sz w:val="24"/>
          <w:szCs w:val="24"/>
          <w:lang w:val="sv-SE"/>
        </w:rPr>
        <w:t>saha</w:t>
      </w:r>
      <w:r>
        <w:rPr>
          <w:rFonts w:ascii="Bookman Old Style" w:hAnsi="Bookman Old Style"/>
          <w:sz w:val="24"/>
          <w:szCs w:val="24"/>
          <w:lang w:val="sv-SE"/>
        </w:rPr>
        <w:tab/>
        <w:t>:</w:t>
      </w:r>
      <w:r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………………………………………………….……6)</w:t>
      </w:r>
    </w:p>
    <w:p w:rsidR="00A57555" w:rsidRPr="00BE66F8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>NPWD</w:t>
      </w:r>
      <w:r>
        <w:rPr>
          <w:rFonts w:ascii="Bookman Old Style" w:hAnsi="Bookman Old Style"/>
          <w:sz w:val="24"/>
          <w:szCs w:val="24"/>
          <w:lang w:val="sv-SE"/>
        </w:rPr>
        <w:tab/>
        <w:t>:</w:t>
      </w:r>
      <w:r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………………………………………………….……7)</w:t>
      </w:r>
    </w:p>
    <w:p w:rsidR="00A57555" w:rsidRPr="00BE66F8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Alamat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………………………………………………….……</w:t>
      </w:r>
    </w:p>
    <w:p w:rsidR="00A57555" w:rsidRPr="00BE66F8" w:rsidRDefault="00A57555" w:rsidP="00EC1273">
      <w:pPr>
        <w:tabs>
          <w:tab w:val="left" w:pos="3402"/>
          <w:tab w:val="left" w:pos="3828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ab/>
      </w:r>
      <w:r>
        <w:rPr>
          <w:rFonts w:ascii="Bookman Old Style" w:hAnsi="Bookman Old Style"/>
          <w:sz w:val="24"/>
          <w:szCs w:val="24"/>
          <w:lang w:val="sv-SE"/>
        </w:rPr>
        <w:tab/>
        <w:t>……………………..……Telp………..….………. 8)</w:t>
      </w: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</w:p>
    <w:p w:rsidR="00A57555" w:rsidRPr="00BE66F8" w:rsidRDefault="00A57555" w:rsidP="004A72C3">
      <w:pPr>
        <w:spacing w:after="0"/>
        <w:jc w:val="both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Kami mengajukan Surat Permohonan Pembetulan/Pembatalan/Pengurangan/Penghapusan Sanksi Administrasi atas SKPD/SKPDT/SKPDKB/SKPDKBT/SK</w:t>
      </w:r>
      <w:r>
        <w:rPr>
          <w:rFonts w:ascii="Bookman Old Style" w:hAnsi="Bookman Old Style"/>
          <w:sz w:val="24"/>
          <w:szCs w:val="24"/>
          <w:lang w:val="sv-SE"/>
        </w:rPr>
        <w:t xml:space="preserve">PDN/SKPDLB/STPD </w:t>
      </w:r>
      <w:r w:rsidRPr="00BE66F8">
        <w:rPr>
          <w:rFonts w:ascii="Bookman Old Style" w:hAnsi="Bookman Old Style"/>
          <w:sz w:val="24"/>
          <w:szCs w:val="24"/>
          <w:lang w:val="sv-SE"/>
        </w:rPr>
        <w:t>*) nomor …………</w:t>
      </w:r>
      <w:r>
        <w:rPr>
          <w:rFonts w:ascii="Bookman Old Style" w:hAnsi="Bookman Old Style"/>
          <w:sz w:val="24"/>
          <w:szCs w:val="24"/>
          <w:lang w:val="sv-SE"/>
        </w:rPr>
        <w:t xml:space="preserve">..…………........….9) Bulan ………..........……10) tahun …………..…….11) </w:t>
      </w:r>
    </w:p>
    <w:p w:rsidR="00A57555" w:rsidRPr="00BE66F8" w:rsidRDefault="00A57555" w:rsidP="00AC30C5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>
        <w:rPr>
          <w:rFonts w:ascii="Bookman Old Style" w:hAnsi="Bookman Old Style"/>
          <w:sz w:val="24"/>
          <w:szCs w:val="24"/>
          <w:lang w:val="sv-SE"/>
        </w:rPr>
        <w:t xml:space="preserve">Jumlah Rp. ………………………………………12) </w:t>
      </w: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Dengan Alasan :</w:t>
      </w: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………………………………………………………………………………………………………</w:t>
      </w: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………………………………………………………………………………………………………</w:t>
      </w:r>
    </w:p>
    <w:p w:rsidR="00A57555" w:rsidRPr="00BE66F8" w:rsidRDefault="00A57555" w:rsidP="00AC30C5">
      <w:pPr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………………………</w:t>
      </w:r>
      <w:r>
        <w:rPr>
          <w:rFonts w:ascii="Bookman Old Style" w:hAnsi="Bookman Old Style"/>
          <w:sz w:val="24"/>
          <w:szCs w:val="24"/>
          <w:lang w:val="sv-SE"/>
        </w:rPr>
        <w:t xml:space="preserve">………………………………………………………………………… </w:t>
      </w: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246B1B">
      <w:pPr>
        <w:spacing w:after="0"/>
        <w:ind w:firstLine="720"/>
        <w:jc w:val="both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>Demikian agar kiranya Bapak dapat menyetujuinya. Sebelumnya kami ucapkan banyak terima kasih.</w:t>
      </w: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 w:rsidRPr="00BE66F8">
        <w:rPr>
          <w:rFonts w:ascii="Bookman Old Style" w:hAnsi="Bookman Old Style"/>
          <w:sz w:val="24"/>
          <w:szCs w:val="24"/>
          <w:lang w:val="sv-SE"/>
        </w:rPr>
        <w:tab/>
      </w: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</w:t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Hormat Kami,</w:t>
      </w: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 w:rsidRPr="00BE66F8">
        <w:rPr>
          <w:rFonts w:ascii="Bookman Old Style" w:hAnsi="Bookman Old Style"/>
          <w:sz w:val="24"/>
          <w:szCs w:val="24"/>
          <w:lang w:val="sv-SE"/>
        </w:rPr>
        <w:tab/>
        <w:t xml:space="preserve">             Pemohon</w:t>
      </w: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 w:rsidRPr="00BE66F8">
        <w:rPr>
          <w:rFonts w:ascii="Bookman Old Style" w:hAnsi="Bookman Old Style"/>
          <w:sz w:val="24"/>
          <w:szCs w:val="24"/>
          <w:lang w:val="sv-SE"/>
        </w:rPr>
        <w:tab/>
      </w:r>
      <w:r>
        <w:rPr>
          <w:rFonts w:ascii="Bookman Old Style" w:hAnsi="Bookman Old Style"/>
          <w:sz w:val="24"/>
          <w:szCs w:val="24"/>
          <w:lang w:val="sv-SE"/>
        </w:rPr>
        <w:t>…………………………13)</w:t>
      </w:r>
    </w:p>
    <w:p w:rsidR="00A57555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sv-SE"/>
        </w:rPr>
        <w:tab/>
      </w:r>
    </w:p>
    <w:p w:rsidR="00A57555" w:rsidRPr="00BE66F8" w:rsidRDefault="00A57555" w:rsidP="00EC127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tabs>
          <w:tab w:val="left" w:pos="993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spacing w:after="0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EC1273">
      <w:pPr>
        <w:spacing w:after="0"/>
        <w:rPr>
          <w:rFonts w:ascii="Bookman Old Style" w:hAnsi="Bookman Old Style"/>
          <w:i/>
          <w:sz w:val="24"/>
          <w:szCs w:val="24"/>
          <w:lang w:val="sv-SE"/>
        </w:rPr>
      </w:pPr>
      <w:r w:rsidRPr="00BE66F8">
        <w:rPr>
          <w:rFonts w:ascii="Bookman Old Style" w:hAnsi="Bookman Old Style"/>
          <w:i/>
          <w:sz w:val="24"/>
          <w:szCs w:val="24"/>
          <w:lang w:val="sv-SE"/>
        </w:rPr>
        <w:t>*)  Coret yang tidak perlu</w:t>
      </w:r>
    </w:p>
    <w:p w:rsidR="00A57555" w:rsidRPr="00BE66F8" w:rsidRDefault="00A57555" w:rsidP="004A1D01">
      <w:pPr>
        <w:tabs>
          <w:tab w:val="left" w:pos="1800"/>
        </w:tabs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sv-SE"/>
        </w:rPr>
      </w:pPr>
      <w:r>
        <w:rPr>
          <w:noProof/>
        </w:rPr>
        <w:pict>
          <v:shape id="_x0000_s1043" type="#_x0000_t202" style="position:absolute;left:0;text-align:left;margin-left:-9pt;margin-top:-45pt;width:486pt;height:45pt;z-index:251665408" stroked="f">
            <v:textbox style="mso-next-textbox:#_x0000_s1043">
              <w:txbxContent>
                <w:p w:rsidR="00A57555" w:rsidRPr="00602FED" w:rsidRDefault="00A57555" w:rsidP="00602FED">
                  <w:pPr>
                    <w:ind w:left="360" w:hanging="360"/>
                    <w:jc w:val="both"/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</w:pPr>
                  <w:r w:rsidRPr="00602FED">
                    <w:rPr>
                      <w:rFonts w:ascii="Bookman Old Style" w:hAnsi="Bookman Old Style"/>
                      <w:b/>
                      <w:lang w:val="fi-FI"/>
                    </w:rPr>
                    <w:t>S.</w:t>
                  </w:r>
                  <w:r>
                    <w:rPr>
                      <w:rFonts w:ascii="Bookman Old Style" w:hAnsi="Bookman Old Style"/>
                      <w:b/>
                      <w:lang w:val="fi-FI"/>
                    </w:rPr>
                    <w:t xml:space="preserve"> </w:t>
                  </w:r>
                  <w:r w:rsidRPr="00602FED">
                    <w:rPr>
                      <w:rFonts w:ascii="Bookman Old Style" w:hAnsi="Bookman Old Style"/>
                      <w:b/>
                      <w:sz w:val="24"/>
                      <w:szCs w:val="24"/>
                      <w:lang w:val="fi-FI"/>
                    </w:rPr>
                    <w:t>Surat Keputusan Pembetulan, Pembatalan, Pengurangan Keberatan dan Penghapusan atau Pengurangan Sanksi Administratif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59.25pt;margin-top:-.25pt;width:410.8pt;height:65.65pt;z-index:251652096" stroked="f">
            <v:textbox style="mso-next-textbox:#_x0000_s1044">
              <w:txbxContent>
                <w:p w:rsidR="00A57555" w:rsidRPr="00910B9C" w:rsidRDefault="00A57555" w:rsidP="004A1D01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10B9C">
                    <w:rPr>
                      <w:rFonts w:ascii="Arial" w:hAnsi="Arial" w:cs="Arial"/>
                      <w:b/>
                      <w:sz w:val="24"/>
                      <w:szCs w:val="24"/>
                    </w:rPr>
                    <w:t>PEMERINTAH KABUPATEN KULON PROGO</w:t>
                  </w:r>
                </w:p>
                <w:p w:rsidR="00A57555" w:rsidRPr="00614583" w:rsidRDefault="00A57555" w:rsidP="004A1D01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14583">
                    <w:rPr>
                      <w:rFonts w:ascii="Arial" w:hAnsi="Arial" w:cs="Arial"/>
                      <w:b/>
                      <w:sz w:val="24"/>
                      <w:szCs w:val="24"/>
                    </w:rPr>
                    <w:t>DINAS PENDAPATAN PENGELOLAAN KEUANGAN DAN ASSET</w:t>
                  </w:r>
                </w:p>
                <w:p w:rsidR="00A57555" w:rsidRPr="00BE66F8" w:rsidRDefault="00A57555" w:rsidP="004A1D01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</w:pPr>
                  <w:r w:rsidRPr="00BE66F8"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  <w:t>Jalan Perwakilan No. 1 Telp.(0274)773010 pesawat 236,237,255,266 Fax.(0274)773221</w:t>
                  </w:r>
                </w:p>
                <w:p w:rsidR="00A57555" w:rsidRPr="00387CE3" w:rsidRDefault="00A57555" w:rsidP="004A1D01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WATES-</w:t>
                  </w:r>
                  <w:r w:rsidRPr="00387CE3">
                    <w:rPr>
                      <w:rFonts w:ascii="Arial" w:hAnsi="Arial" w:cs="Arial"/>
                      <w:sz w:val="20"/>
                      <w:szCs w:val="20"/>
                    </w:rPr>
                    <w:t>55611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75" style="position:absolute;left:0;text-align:left;margin-left:0;margin-top:0;width:59.25pt;height:64.5pt;z-index:251654144;visibility:visible">
            <v:imagedata r:id="rId5" o:title=""/>
          </v:shape>
        </w:pict>
      </w:r>
    </w:p>
    <w:p w:rsidR="00A57555" w:rsidRPr="00BE66F8" w:rsidRDefault="00A57555" w:rsidP="004A1D01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sv-SE"/>
        </w:rPr>
      </w:pPr>
    </w:p>
    <w:p w:rsidR="00A57555" w:rsidRPr="00BE66F8" w:rsidRDefault="00A57555" w:rsidP="004A1D01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sv-SE"/>
        </w:rPr>
      </w:pPr>
    </w:p>
    <w:p w:rsidR="00A57555" w:rsidRPr="00BE66F8" w:rsidRDefault="00A57555" w:rsidP="004A1D01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sv-SE"/>
        </w:rPr>
      </w:pPr>
    </w:p>
    <w:p w:rsidR="00A57555" w:rsidRPr="00BE66F8" w:rsidRDefault="00A57555" w:rsidP="005F0AE3">
      <w:pPr>
        <w:spacing w:after="0"/>
        <w:jc w:val="both"/>
        <w:rPr>
          <w:rFonts w:ascii="Bookman Old Style" w:hAnsi="Bookman Old Style" w:cs="Arial"/>
          <w:sz w:val="24"/>
          <w:szCs w:val="24"/>
          <w:lang w:val="sv-SE"/>
        </w:rPr>
      </w:pPr>
      <w:r>
        <w:rPr>
          <w:noProof/>
        </w:rPr>
        <w:pict>
          <v:shape id="_x0000_s1046" type="#_x0000_t32" style="position:absolute;left:0;text-align:left;margin-left:0;margin-top:10.95pt;width:464.3pt;height:0;z-index:251653120" o:connectortype="straight" strokeweight="3pt"/>
        </w:pict>
      </w:r>
    </w:p>
    <w:p w:rsidR="00A57555" w:rsidRPr="00BE66F8" w:rsidRDefault="00A57555" w:rsidP="005F0AE3">
      <w:pPr>
        <w:spacing w:after="0"/>
        <w:jc w:val="both"/>
        <w:rPr>
          <w:rFonts w:ascii="Bookman Old Style" w:hAnsi="Bookman Old Style"/>
          <w:sz w:val="24"/>
          <w:szCs w:val="24"/>
          <w:lang w:val="sv-SE"/>
        </w:rPr>
      </w:pPr>
    </w:p>
    <w:p w:rsidR="00A57555" w:rsidRPr="00BE66F8" w:rsidRDefault="00A57555" w:rsidP="005F0AE3">
      <w:pPr>
        <w:spacing w:after="0"/>
        <w:jc w:val="center"/>
        <w:rPr>
          <w:rFonts w:ascii="Bookman Old Style" w:hAnsi="Bookman Old Style"/>
          <w:b/>
          <w:sz w:val="24"/>
          <w:szCs w:val="24"/>
          <w:lang w:val="fi-FI"/>
        </w:rPr>
      </w:pPr>
      <w:r w:rsidRPr="00BE66F8">
        <w:rPr>
          <w:rFonts w:ascii="Bookman Old Style" w:hAnsi="Bookman Old Style"/>
          <w:b/>
          <w:sz w:val="24"/>
          <w:szCs w:val="24"/>
          <w:lang w:val="fi-FI"/>
        </w:rPr>
        <w:t>SURAT KEPUTUSAN</w:t>
      </w:r>
    </w:p>
    <w:p w:rsidR="00A57555" w:rsidRPr="00BE66F8" w:rsidRDefault="00A57555" w:rsidP="005F0AE3">
      <w:pPr>
        <w:tabs>
          <w:tab w:val="left" w:pos="5103"/>
        </w:tabs>
        <w:spacing w:after="0"/>
        <w:jc w:val="center"/>
        <w:rPr>
          <w:rFonts w:ascii="Bookman Old Style" w:hAnsi="Bookman Old Style"/>
          <w:b/>
          <w:sz w:val="24"/>
          <w:szCs w:val="24"/>
          <w:lang w:val="fi-FI"/>
        </w:rPr>
      </w:pPr>
      <w:r w:rsidRPr="00BE66F8">
        <w:rPr>
          <w:rFonts w:ascii="Bookman Old Style" w:hAnsi="Bookman Old Style"/>
          <w:b/>
          <w:sz w:val="24"/>
          <w:szCs w:val="24"/>
          <w:lang w:val="fi-FI"/>
        </w:rPr>
        <w:t>DINAS PENDAPATAN PENGELOLAAN KEUANGAN DAN ASSET</w:t>
      </w:r>
    </w:p>
    <w:p w:rsidR="00A57555" w:rsidRPr="00BE66F8" w:rsidRDefault="00A57555" w:rsidP="005F0AE3">
      <w:pPr>
        <w:tabs>
          <w:tab w:val="left" w:pos="5103"/>
        </w:tabs>
        <w:spacing w:after="0"/>
        <w:jc w:val="center"/>
        <w:rPr>
          <w:rFonts w:ascii="Bookman Old Style" w:hAnsi="Bookman Old Style"/>
          <w:b/>
          <w:sz w:val="24"/>
          <w:szCs w:val="24"/>
          <w:lang w:val="fi-FI"/>
        </w:rPr>
      </w:pPr>
      <w:r w:rsidRPr="00BE66F8">
        <w:rPr>
          <w:rFonts w:ascii="Bookman Old Style" w:hAnsi="Bookman Old Style"/>
          <w:b/>
          <w:sz w:val="24"/>
          <w:szCs w:val="24"/>
          <w:lang w:val="fi-FI"/>
        </w:rPr>
        <w:t>KABUPATEN KULON PROGO</w:t>
      </w:r>
    </w:p>
    <w:p w:rsidR="00A57555" w:rsidRPr="00BE66F8" w:rsidRDefault="00A57555" w:rsidP="005F0AE3">
      <w:pPr>
        <w:tabs>
          <w:tab w:val="left" w:pos="5103"/>
        </w:tabs>
        <w:spacing w:after="0"/>
        <w:jc w:val="center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b/>
          <w:sz w:val="24"/>
          <w:szCs w:val="24"/>
          <w:lang w:val="fi-FI"/>
        </w:rPr>
        <w:t>NOMOR</w:t>
      </w:r>
      <w:r>
        <w:rPr>
          <w:rFonts w:ascii="Bookman Old Style" w:hAnsi="Bookman Old Style"/>
          <w:sz w:val="24"/>
          <w:szCs w:val="24"/>
          <w:lang w:val="fi-FI"/>
        </w:rPr>
        <w:t xml:space="preserve"> : …………………… </w:t>
      </w:r>
    </w:p>
    <w:p w:rsidR="00A57555" w:rsidRPr="00BE66F8" w:rsidRDefault="00A57555" w:rsidP="005F0AE3">
      <w:pPr>
        <w:tabs>
          <w:tab w:val="left" w:pos="5103"/>
        </w:tabs>
        <w:spacing w:after="0"/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A57555" w:rsidRPr="00BE66F8" w:rsidRDefault="00A57555" w:rsidP="005F0AE3">
      <w:pPr>
        <w:tabs>
          <w:tab w:val="left" w:pos="5103"/>
        </w:tabs>
        <w:spacing w:after="0"/>
        <w:jc w:val="center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>Tentang :</w:t>
      </w:r>
    </w:p>
    <w:p w:rsidR="00A57555" w:rsidRPr="00BE66F8" w:rsidRDefault="00A57555" w:rsidP="005F0AE3">
      <w:pPr>
        <w:tabs>
          <w:tab w:val="left" w:pos="5103"/>
        </w:tabs>
        <w:spacing w:after="0"/>
        <w:jc w:val="center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>PEMBETULAN/PEMBATALAN, PENGURANGAN KEBERATAN DAN</w:t>
      </w:r>
    </w:p>
    <w:p w:rsidR="00A57555" w:rsidRPr="00BE66F8" w:rsidRDefault="00A57555" w:rsidP="005F0AE3">
      <w:pPr>
        <w:tabs>
          <w:tab w:val="left" w:pos="5103"/>
        </w:tabs>
        <w:spacing w:after="0"/>
        <w:jc w:val="center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>PENGHAPUSAN ATAU PENGURANGAN SANKSI ADMINISTRASI</w:t>
      </w:r>
    </w:p>
    <w:p w:rsidR="00A57555" w:rsidRPr="00BE66F8" w:rsidRDefault="00A57555" w:rsidP="005F0AE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Pr="00BE66F8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 xml:space="preserve">Membaca </w:t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 xml:space="preserve">: </w:t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>Surat Permohonan Nomor ………</w:t>
      </w:r>
      <w:r>
        <w:rPr>
          <w:rFonts w:ascii="Bookman Old Style" w:hAnsi="Bookman Old Style"/>
          <w:sz w:val="24"/>
          <w:szCs w:val="24"/>
          <w:lang w:val="fi-FI"/>
        </w:rPr>
        <w:t>..……………………………...</w:t>
      </w:r>
    </w:p>
    <w:p w:rsidR="00A57555" w:rsidRPr="00BE66F8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ab/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>tanggal ……………………………</w:t>
      </w:r>
      <w:r>
        <w:rPr>
          <w:rFonts w:ascii="Bookman Old Style" w:hAnsi="Bookman Old Style"/>
          <w:sz w:val="24"/>
          <w:szCs w:val="24"/>
          <w:lang w:val="fi-FI"/>
        </w:rPr>
        <w:t>..…………………………………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ab/>
      </w:r>
      <w:r w:rsidRPr="00BE66F8">
        <w:rPr>
          <w:rFonts w:ascii="Bookman Old Style" w:hAnsi="Bookman Old Style"/>
          <w:sz w:val="24"/>
          <w:szCs w:val="24"/>
          <w:lang w:val="fi-FI"/>
        </w:rPr>
        <w:tab/>
      </w:r>
      <w:r w:rsidRPr="00757953">
        <w:rPr>
          <w:rFonts w:ascii="Bookman Old Style" w:hAnsi="Bookman Old Style"/>
          <w:sz w:val="24"/>
          <w:szCs w:val="24"/>
          <w:lang w:val="sv-SE"/>
        </w:rPr>
        <w:t>Atas Nama.…………………………………………………………...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757953">
        <w:rPr>
          <w:rFonts w:ascii="Bookman Old Style" w:hAnsi="Bookman Old Style"/>
          <w:sz w:val="24"/>
          <w:szCs w:val="24"/>
          <w:lang w:val="sv-SE"/>
        </w:rPr>
        <w:tab/>
      </w:r>
      <w:r w:rsidRPr="00757953">
        <w:rPr>
          <w:rFonts w:ascii="Bookman Old Style" w:hAnsi="Bookman Old Style"/>
          <w:sz w:val="24"/>
          <w:szCs w:val="24"/>
          <w:lang w:val="sv-SE"/>
        </w:rPr>
        <w:tab/>
        <w:t>Alamat …………………………………………………………………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757953">
        <w:rPr>
          <w:rFonts w:ascii="Bookman Old Style" w:hAnsi="Bookman Old Style"/>
          <w:sz w:val="24"/>
          <w:szCs w:val="24"/>
          <w:lang w:val="sv-SE"/>
        </w:rPr>
        <w:tab/>
      </w:r>
      <w:r w:rsidRPr="00757953">
        <w:rPr>
          <w:rFonts w:ascii="Bookman Old Style" w:hAnsi="Bookman Old Style"/>
          <w:sz w:val="24"/>
          <w:szCs w:val="24"/>
          <w:lang w:val="sv-SE"/>
        </w:rPr>
        <w:tab/>
        <w:t>…………………………………………………………………………..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757953">
        <w:rPr>
          <w:rFonts w:ascii="Bookman Old Style" w:hAnsi="Bookman Old Style"/>
          <w:sz w:val="24"/>
          <w:szCs w:val="24"/>
          <w:lang w:val="sv-SE"/>
        </w:rPr>
        <w:tab/>
      </w:r>
      <w:r w:rsidRPr="00757953">
        <w:rPr>
          <w:rFonts w:ascii="Bookman Old Style" w:hAnsi="Bookman Old Style"/>
          <w:sz w:val="24"/>
          <w:szCs w:val="24"/>
          <w:lang w:val="sv-SE"/>
        </w:rPr>
        <w:tab/>
        <w:t>NPWPD ……………………………………………………..............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757953">
        <w:rPr>
          <w:rFonts w:ascii="Bookman Old Style" w:hAnsi="Bookman Old Style"/>
          <w:sz w:val="24"/>
          <w:szCs w:val="24"/>
          <w:lang w:val="sv-SE"/>
        </w:rPr>
        <w:t>Menimbang</w:t>
      </w:r>
      <w:r w:rsidRPr="00757953">
        <w:rPr>
          <w:rFonts w:ascii="Bookman Old Style" w:hAnsi="Bookman Old Style"/>
          <w:sz w:val="24"/>
          <w:szCs w:val="24"/>
          <w:lang w:val="sv-SE"/>
        </w:rPr>
        <w:tab/>
        <w:t>: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sv-SE"/>
        </w:rPr>
      </w:pPr>
      <w:r w:rsidRPr="00757953">
        <w:rPr>
          <w:rFonts w:ascii="Bookman Old Style" w:hAnsi="Bookman Old Style"/>
          <w:sz w:val="24"/>
          <w:szCs w:val="24"/>
          <w:lang w:val="sv-SE"/>
        </w:rPr>
        <w:t>Mengingat</w:t>
      </w:r>
      <w:r w:rsidRPr="00757953">
        <w:rPr>
          <w:rFonts w:ascii="Bookman Old Style" w:hAnsi="Bookman Old Style"/>
          <w:sz w:val="24"/>
          <w:szCs w:val="24"/>
          <w:lang w:val="sv-SE"/>
        </w:rPr>
        <w:tab/>
        <w:t>:</w:t>
      </w:r>
    </w:p>
    <w:p w:rsidR="00A57555" w:rsidRPr="00BE66F8" w:rsidRDefault="00A57555" w:rsidP="005F0AE3">
      <w:pPr>
        <w:tabs>
          <w:tab w:val="left" w:pos="1985"/>
          <w:tab w:val="left" w:pos="2268"/>
          <w:tab w:val="left" w:pos="5103"/>
        </w:tabs>
        <w:spacing w:after="0"/>
        <w:jc w:val="center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>MEMUTUSKAN</w:t>
      </w:r>
    </w:p>
    <w:p w:rsidR="00A57555" w:rsidRPr="00BE66F8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 xml:space="preserve">Menetapkan </w:t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>:</w:t>
      </w:r>
    </w:p>
    <w:p w:rsidR="00A57555" w:rsidRPr="00BE66F8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>PERTAMA</w:t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>:</w:t>
      </w:r>
      <w:r w:rsidRPr="00BE66F8">
        <w:rPr>
          <w:rFonts w:ascii="Bookman Old Style" w:hAnsi="Bookman Old Style"/>
          <w:sz w:val="24"/>
          <w:szCs w:val="24"/>
          <w:lang w:val="fi-FI"/>
        </w:rPr>
        <w:tab/>
        <w:t xml:space="preserve">Menerima Surat Permohonan Nomor </w:t>
      </w:r>
      <w:r>
        <w:rPr>
          <w:rFonts w:ascii="Bookman Old Style" w:hAnsi="Bookman Old Style"/>
          <w:sz w:val="24"/>
          <w:szCs w:val="24"/>
          <w:lang w:val="fi-FI"/>
        </w:rPr>
        <w:t xml:space="preserve">..……………………….. 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fi-FI"/>
        </w:rPr>
        <w:tab/>
      </w:r>
      <w:r w:rsidRPr="00BE66F8">
        <w:rPr>
          <w:rFonts w:ascii="Bookman Old Style" w:hAnsi="Bookman Old Style"/>
          <w:sz w:val="24"/>
          <w:szCs w:val="24"/>
          <w:lang w:val="fi-FI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>Tanggal ………………………………….…………………………....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 xml:space="preserve">Atas Nama ………………………………………………………….... 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Alamat …………………………………………………………………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…………………………………………………………………………..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NPWPD ............……………………………………………………..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Berhubung …………………………………………………………..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………………………………………………………………………….</w:t>
      </w:r>
    </w:p>
    <w:p w:rsidR="00A57555" w:rsidRPr="00757953" w:rsidRDefault="00A57555" w:rsidP="00246B1B">
      <w:pPr>
        <w:tabs>
          <w:tab w:val="left" w:pos="1985"/>
          <w:tab w:val="left" w:pos="2268"/>
          <w:tab w:val="left" w:pos="5103"/>
        </w:tabs>
        <w:spacing w:after="0"/>
        <w:ind w:left="2268" w:hanging="2268"/>
        <w:jc w:val="both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>KEDUA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 xml:space="preserve">: 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Memenuhi pembayaran sesuai dengan Surat Ketetapan yang telah dibetulkan sebagaimana terlampir.</w:t>
      </w:r>
    </w:p>
    <w:p w:rsidR="00A57555" w:rsidRPr="00757953" w:rsidRDefault="00A57555" w:rsidP="005F0AE3">
      <w:pPr>
        <w:tabs>
          <w:tab w:val="left" w:pos="1985"/>
          <w:tab w:val="left" w:pos="2268"/>
          <w:tab w:val="left" w:pos="5103"/>
        </w:tabs>
        <w:spacing w:after="0"/>
        <w:ind w:left="2268" w:hanging="2268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 xml:space="preserve">KEDUA 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 xml:space="preserve">: 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Apabila dikemudian hari terdapat kekeliruan dalam Surat Keputusan ini akan diadakan pembetulan seperlunya.</w:t>
      </w:r>
    </w:p>
    <w:p w:rsidR="00A57555" w:rsidRPr="00757953" w:rsidRDefault="00A57555" w:rsidP="005F0AE3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</w:p>
    <w:p w:rsidR="00A57555" w:rsidRPr="00EA10C4" w:rsidRDefault="00A57555" w:rsidP="005F0AE3">
      <w:pPr>
        <w:tabs>
          <w:tab w:val="left" w:pos="5103"/>
          <w:tab w:val="left" w:pos="6663"/>
          <w:tab w:val="left" w:pos="6946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EA10C4">
        <w:rPr>
          <w:rFonts w:ascii="Bookman Old Style" w:hAnsi="Bookman Old Style"/>
          <w:sz w:val="24"/>
          <w:szCs w:val="24"/>
          <w:lang w:val="it-IT"/>
        </w:rPr>
        <w:t xml:space="preserve">Ditetapkan di 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: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…………</w:t>
      </w:r>
      <w:r>
        <w:rPr>
          <w:rFonts w:ascii="Bookman Old Style" w:hAnsi="Bookman Old Style"/>
          <w:sz w:val="24"/>
          <w:szCs w:val="24"/>
          <w:lang w:val="it-IT"/>
        </w:rPr>
        <w:t>….........................………</w:t>
      </w:r>
    </w:p>
    <w:p w:rsidR="00A57555" w:rsidRPr="00EA10C4" w:rsidRDefault="00A57555" w:rsidP="005F0AE3">
      <w:pPr>
        <w:tabs>
          <w:tab w:val="left" w:pos="5103"/>
          <w:tab w:val="left" w:pos="6663"/>
          <w:tab w:val="left" w:pos="6946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Pada Tanggal 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: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……….</w:t>
      </w:r>
      <w:r>
        <w:rPr>
          <w:rFonts w:ascii="Bookman Old Style" w:hAnsi="Bookman Old Style"/>
          <w:sz w:val="24"/>
          <w:szCs w:val="24"/>
          <w:lang w:val="it-IT"/>
        </w:rPr>
        <w:t>........................……………</w:t>
      </w:r>
    </w:p>
    <w:p w:rsidR="00A57555" w:rsidRPr="00EA10C4" w:rsidRDefault="00A57555" w:rsidP="005F0AE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 </w:t>
      </w:r>
    </w:p>
    <w:p w:rsidR="00A57555" w:rsidRPr="00EA10C4" w:rsidRDefault="00A57555" w:rsidP="005F0AE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ab/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  Kepala DPPKA,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      </w:t>
      </w:r>
    </w:p>
    <w:p w:rsidR="00A57555" w:rsidRPr="00EA10C4" w:rsidRDefault="00A57555" w:rsidP="005F0AE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EA10C4" w:rsidRDefault="00A57555" w:rsidP="005F0AE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EA10C4" w:rsidRDefault="00A57555" w:rsidP="005F0AE3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EA10C4" w:rsidRDefault="00A57555" w:rsidP="00AE7969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  <w:lang w:val="it-IT"/>
        </w:rPr>
      </w:pPr>
      <w:r>
        <w:rPr>
          <w:rFonts w:ascii="Bookman Old Style" w:hAnsi="Bookman Old Style"/>
          <w:sz w:val="24"/>
          <w:szCs w:val="24"/>
          <w:lang w:val="it-IT"/>
        </w:rPr>
        <w:tab/>
        <w:t xml:space="preserve">    </w:t>
      </w:r>
      <w:r>
        <w:rPr>
          <w:rFonts w:ascii="Bookman Old Style" w:hAnsi="Bookman Old Style"/>
          <w:sz w:val="24"/>
          <w:szCs w:val="24"/>
          <w:lang w:val="it-IT"/>
        </w:rPr>
        <w:tab/>
        <w:t xml:space="preserve">   ……………………………. </w:t>
      </w:r>
    </w:p>
    <w:p w:rsidR="00A57555" w:rsidRPr="00EA10C4" w:rsidRDefault="00A57555" w:rsidP="00AE7969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>
        <w:rPr>
          <w:rFonts w:ascii="Bookman Old Style" w:hAnsi="Bookman Old Style"/>
          <w:sz w:val="24"/>
          <w:szCs w:val="24"/>
          <w:lang w:val="it-IT"/>
        </w:rPr>
        <w:tab/>
      </w:r>
      <w:r>
        <w:rPr>
          <w:rFonts w:ascii="Bookman Old Style" w:hAnsi="Bookman Old Style"/>
          <w:sz w:val="24"/>
          <w:szCs w:val="24"/>
          <w:lang w:val="it-IT"/>
        </w:rPr>
        <w:tab/>
        <w:t>NIP…………………………..</w:t>
      </w:r>
    </w:p>
    <w:p w:rsidR="00A57555" w:rsidRPr="00EA10C4" w:rsidRDefault="00A57555" w:rsidP="00246B1B">
      <w:pPr>
        <w:spacing w:after="0"/>
        <w:rPr>
          <w:rFonts w:ascii="Bookman Old Style" w:hAnsi="Bookman Old Style" w:cs="Arial"/>
          <w:sz w:val="24"/>
          <w:szCs w:val="24"/>
          <w:lang w:val="it-IT"/>
        </w:rPr>
      </w:pPr>
      <w:r>
        <w:rPr>
          <w:noProof/>
        </w:rPr>
        <w:pict>
          <v:shape id="_x0000_s1047" type="#_x0000_t202" style="position:absolute;margin-left:-9pt;margin-top:-45pt;width:486pt;height:44.75pt;z-index:251666432" stroked="f">
            <v:textbox style="mso-next-textbox:#_x0000_s1047">
              <w:txbxContent>
                <w:p w:rsidR="00A57555" w:rsidRPr="00E95449" w:rsidRDefault="00A57555" w:rsidP="00E95449">
                  <w:pPr>
                    <w:ind w:left="450" w:hanging="450"/>
                    <w:jc w:val="both"/>
                    <w:rPr>
                      <w:rFonts w:ascii="Bookman Old Style" w:hAnsi="Bookman Old Style"/>
                      <w:b/>
                      <w:sz w:val="24"/>
                      <w:szCs w:val="24"/>
                      <w:lang w:val="sv-SE"/>
                    </w:rPr>
                  </w:pPr>
                  <w:r w:rsidRPr="00E95449">
                    <w:rPr>
                      <w:rFonts w:ascii="Bookman Old Style" w:hAnsi="Bookman Old Style"/>
                      <w:b/>
                      <w:sz w:val="24"/>
                      <w:szCs w:val="24"/>
                      <w:lang w:val="sv-SE"/>
                    </w:rPr>
                    <w:t>T</w:t>
                  </w:r>
                  <w:r w:rsidRPr="00E95449">
                    <w:rPr>
                      <w:rFonts w:ascii="Bookman Old Style" w:hAnsi="Bookman Old Style"/>
                      <w:sz w:val="24"/>
                      <w:szCs w:val="24"/>
                      <w:lang w:val="sv-SE"/>
                    </w:rPr>
                    <w:t xml:space="preserve">. </w:t>
                  </w:r>
                  <w:r w:rsidRPr="00E95449">
                    <w:rPr>
                      <w:rFonts w:ascii="Bookman Old Style" w:hAnsi="Bookman Old Style"/>
                      <w:b/>
                      <w:sz w:val="24"/>
                      <w:szCs w:val="24"/>
                      <w:lang w:val="sv-SE"/>
                    </w:rPr>
                    <w:t>Surat Keputusan Penolakan Pembetulan, Pembatalan, Pengurangan Keberatan dan Penghapusan atau Pengurangan Sanksi Administratif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8" style="position:absolute;margin-left:0;margin-top:29.3pt;width:118.35pt;height:22.35pt;z-index:251655168" stroked="f">
            <v:textbox style="mso-next-textbox:#_x0000_s1048">
              <w:txbxContent>
                <w:p w:rsidR="00A57555" w:rsidRDefault="00A57555" w:rsidP="004A1D01">
                  <w:r>
                    <w:rPr>
                      <w:rFonts w:ascii="Times New Roman" w:hAnsi="Times New Roman"/>
                      <w:sz w:val="24"/>
                      <w:szCs w:val="24"/>
                    </w:rPr>
                    <w:t>MODEL : DPD - 21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9" type="#_x0000_t202" style="position:absolute;margin-left:59.25pt;margin-top:-.25pt;width:410.8pt;height:65.65pt;z-index:251656192" stroked="f">
            <v:textbox style="mso-next-textbox:#_x0000_s1049">
              <w:txbxContent>
                <w:p w:rsidR="00A57555" w:rsidRPr="00910B9C" w:rsidRDefault="00A57555" w:rsidP="00071B1E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10B9C">
                    <w:rPr>
                      <w:rFonts w:ascii="Arial" w:hAnsi="Arial" w:cs="Arial"/>
                      <w:b/>
                      <w:sz w:val="24"/>
                      <w:szCs w:val="24"/>
                    </w:rPr>
                    <w:t>PEMERINTAH KABUPATEN KULON PROGO</w:t>
                  </w:r>
                </w:p>
                <w:p w:rsidR="00A57555" w:rsidRPr="00614583" w:rsidRDefault="00A57555" w:rsidP="00071B1E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14583">
                    <w:rPr>
                      <w:rFonts w:ascii="Arial" w:hAnsi="Arial" w:cs="Arial"/>
                      <w:b/>
                      <w:sz w:val="24"/>
                      <w:szCs w:val="24"/>
                    </w:rPr>
                    <w:t>DINAS PENDAPATAN PENGELOLAAN KEUANGAN DAN ASSET</w:t>
                  </w:r>
                </w:p>
                <w:p w:rsidR="00A57555" w:rsidRPr="00BE66F8" w:rsidRDefault="00A57555" w:rsidP="00071B1E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</w:pPr>
                  <w:r w:rsidRPr="00BE66F8">
                    <w:rPr>
                      <w:rFonts w:ascii="Arial" w:hAnsi="Arial" w:cs="Arial"/>
                      <w:sz w:val="20"/>
                      <w:szCs w:val="20"/>
                      <w:lang w:val="fi-FI"/>
                    </w:rPr>
                    <w:t>Jalan Perwakilan No. 1 Telp.(0274)773010 pesawat 236,237,255,266 Fax.(0274)773221</w:t>
                  </w:r>
                </w:p>
                <w:p w:rsidR="00A57555" w:rsidRPr="00387CE3" w:rsidRDefault="00A57555" w:rsidP="00071B1E">
                  <w:pPr>
                    <w:spacing w:after="0"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WATES-</w:t>
                  </w:r>
                  <w:r w:rsidRPr="00387CE3">
                    <w:rPr>
                      <w:rFonts w:ascii="Arial" w:hAnsi="Arial" w:cs="Arial"/>
                      <w:sz w:val="20"/>
                      <w:szCs w:val="20"/>
                    </w:rPr>
                    <w:t>55611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75" style="position:absolute;margin-left:0;margin-top:0;width:59.25pt;height:64.5pt;z-index:251658240;visibility:visible">
            <v:imagedata r:id="rId5" o:title=""/>
          </v:shape>
        </w:pict>
      </w:r>
    </w:p>
    <w:p w:rsidR="00A57555" w:rsidRPr="00EA10C4" w:rsidRDefault="00A57555" w:rsidP="00071B1E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it-IT"/>
        </w:rPr>
      </w:pPr>
    </w:p>
    <w:p w:rsidR="00A57555" w:rsidRPr="00EA10C4" w:rsidRDefault="00A57555" w:rsidP="00071B1E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it-IT"/>
        </w:rPr>
      </w:pPr>
    </w:p>
    <w:p w:rsidR="00A57555" w:rsidRPr="00EA10C4" w:rsidRDefault="00A57555" w:rsidP="00071B1E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  <w:lang w:val="it-IT"/>
        </w:rPr>
      </w:pPr>
    </w:p>
    <w:p w:rsidR="00A57555" w:rsidRPr="00EA10C4" w:rsidRDefault="00A57555" w:rsidP="00071B1E">
      <w:pPr>
        <w:spacing w:after="0"/>
        <w:jc w:val="both"/>
        <w:rPr>
          <w:rFonts w:ascii="Bookman Old Style" w:hAnsi="Bookman Old Style" w:cs="Arial"/>
          <w:sz w:val="24"/>
          <w:szCs w:val="24"/>
          <w:lang w:val="it-IT"/>
        </w:rPr>
      </w:pPr>
      <w:r>
        <w:rPr>
          <w:noProof/>
        </w:rPr>
        <w:pict>
          <v:shape id="_x0000_s1051" type="#_x0000_t32" style="position:absolute;left:0;text-align:left;margin-left:0;margin-top:10.95pt;width:464.3pt;height:0;z-index:251657216" o:connectortype="straight" strokeweight="3pt"/>
        </w:pict>
      </w:r>
    </w:p>
    <w:p w:rsidR="00A57555" w:rsidRDefault="00A57555" w:rsidP="00D16678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lang w:val="it-IT"/>
        </w:rPr>
      </w:pPr>
    </w:p>
    <w:p w:rsidR="00A57555" w:rsidRPr="00EA10C4" w:rsidRDefault="00A57555" w:rsidP="00D16678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lang w:val="it-IT"/>
        </w:rPr>
      </w:pPr>
      <w:r w:rsidRPr="00EA10C4">
        <w:rPr>
          <w:rFonts w:ascii="Bookman Old Style" w:hAnsi="Bookman Old Style"/>
          <w:b/>
          <w:sz w:val="24"/>
          <w:szCs w:val="24"/>
          <w:lang w:val="it-IT"/>
        </w:rPr>
        <w:t>SURAT KEPUTUSAN</w:t>
      </w:r>
    </w:p>
    <w:p w:rsidR="00A57555" w:rsidRPr="00EA10C4" w:rsidRDefault="00A57555" w:rsidP="00D16678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lang w:val="it-IT"/>
        </w:rPr>
      </w:pPr>
      <w:r w:rsidRPr="00EA10C4">
        <w:rPr>
          <w:rFonts w:ascii="Bookman Old Style" w:hAnsi="Bookman Old Style"/>
          <w:b/>
          <w:sz w:val="24"/>
          <w:szCs w:val="24"/>
          <w:lang w:val="it-IT"/>
        </w:rPr>
        <w:t>DINAS PENDAPATAN PENGELOLAAN KEUANGAN DAN ASSET</w:t>
      </w:r>
    </w:p>
    <w:p w:rsidR="00A57555" w:rsidRPr="00EA10C4" w:rsidRDefault="00A57555" w:rsidP="00D16678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lang w:val="it-IT"/>
        </w:rPr>
      </w:pPr>
      <w:r w:rsidRPr="00EA10C4">
        <w:rPr>
          <w:rFonts w:ascii="Bookman Old Style" w:hAnsi="Bookman Old Style"/>
          <w:b/>
          <w:sz w:val="24"/>
          <w:szCs w:val="24"/>
          <w:lang w:val="it-IT"/>
        </w:rPr>
        <w:t>KABUPATEN KULON PROGO</w:t>
      </w:r>
    </w:p>
    <w:p w:rsidR="00A57555" w:rsidRPr="00EA10C4" w:rsidRDefault="00A57555" w:rsidP="00D16678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b/>
          <w:sz w:val="24"/>
          <w:szCs w:val="24"/>
          <w:lang w:val="it-IT"/>
        </w:rPr>
        <w:t>NOMOR</w:t>
      </w:r>
      <w:r>
        <w:rPr>
          <w:rFonts w:ascii="Bookman Old Style" w:hAnsi="Bookman Old Style"/>
          <w:sz w:val="24"/>
          <w:szCs w:val="24"/>
          <w:lang w:val="it-IT"/>
        </w:rPr>
        <w:t xml:space="preserve"> : ……………………</w:t>
      </w:r>
    </w:p>
    <w:p w:rsidR="00A57555" w:rsidRPr="00EA10C4" w:rsidRDefault="00A57555" w:rsidP="00071B1E">
      <w:pPr>
        <w:tabs>
          <w:tab w:val="left" w:pos="5103"/>
        </w:tabs>
        <w:spacing w:after="0"/>
        <w:jc w:val="center"/>
        <w:rPr>
          <w:rFonts w:ascii="Bookman Old Style" w:hAnsi="Bookman Old Style"/>
          <w:sz w:val="24"/>
          <w:szCs w:val="24"/>
          <w:lang w:val="it-IT"/>
        </w:rPr>
      </w:pPr>
    </w:p>
    <w:p w:rsidR="00A57555" w:rsidRDefault="00A57555" w:rsidP="00D16678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>Tentang :</w:t>
      </w:r>
    </w:p>
    <w:p w:rsidR="00A57555" w:rsidRPr="00EA10C4" w:rsidRDefault="00A57555" w:rsidP="00D16678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sz w:val="24"/>
          <w:szCs w:val="24"/>
          <w:lang w:val="it-IT"/>
        </w:rPr>
      </w:pPr>
    </w:p>
    <w:p w:rsidR="00A57555" w:rsidRPr="00BE66F8" w:rsidRDefault="00A57555" w:rsidP="00D16678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>PENOLAKAN PEMBETULAN/PEMBATALAN, PENGURANG</w:t>
      </w:r>
      <w:r w:rsidRPr="00BE66F8">
        <w:rPr>
          <w:rFonts w:ascii="Bookman Old Style" w:hAnsi="Bookman Old Style"/>
          <w:sz w:val="24"/>
          <w:szCs w:val="24"/>
          <w:lang w:val="it-IT"/>
        </w:rPr>
        <w:t xml:space="preserve">AN KEBERATAN </w:t>
      </w:r>
    </w:p>
    <w:p w:rsidR="00A57555" w:rsidRPr="00BE66F8" w:rsidRDefault="00A57555" w:rsidP="00D16678">
      <w:pPr>
        <w:tabs>
          <w:tab w:val="left" w:pos="5103"/>
        </w:tabs>
        <w:spacing w:after="0" w:line="360" w:lineRule="auto"/>
        <w:jc w:val="center"/>
        <w:rPr>
          <w:rFonts w:ascii="Bookman Old Style" w:hAnsi="Bookman Old Style"/>
          <w:sz w:val="24"/>
          <w:szCs w:val="24"/>
          <w:lang w:val="it-IT"/>
        </w:rPr>
      </w:pPr>
      <w:r w:rsidRPr="00BE66F8">
        <w:rPr>
          <w:rFonts w:ascii="Bookman Old Style" w:hAnsi="Bookman Old Style"/>
          <w:sz w:val="24"/>
          <w:szCs w:val="24"/>
          <w:lang w:val="it-IT"/>
        </w:rPr>
        <w:t>DAN PENGHAPUSAN ATAU PENGURANGAN SANKSI ADMINISTRASI</w:t>
      </w:r>
    </w:p>
    <w:p w:rsidR="00A57555" w:rsidRPr="00BE66F8" w:rsidRDefault="00A57555" w:rsidP="00071B1E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BE66F8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it-IT"/>
        </w:rPr>
      </w:pPr>
      <w:r w:rsidRPr="00BE66F8">
        <w:rPr>
          <w:rFonts w:ascii="Bookman Old Style" w:hAnsi="Bookman Old Style"/>
          <w:sz w:val="24"/>
          <w:szCs w:val="24"/>
          <w:lang w:val="it-IT"/>
        </w:rPr>
        <w:t xml:space="preserve">Membaca </w:t>
      </w:r>
      <w:r w:rsidRPr="00BE66F8">
        <w:rPr>
          <w:rFonts w:ascii="Bookman Old Style" w:hAnsi="Bookman Old Style"/>
          <w:sz w:val="24"/>
          <w:szCs w:val="24"/>
          <w:lang w:val="it-IT"/>
        </w:rPr>
        <w:tab/>
        <w:t xml:space="preserve">: </w:t>
      </w:r>
      <w:r w:rsidRPr="00BE66F8">
        <w:rPr>
          <w:rFonts w:ascii="Bookman Old Style" w:hAnsi="Bookman Old Style"/>
          <w:sz w:val="24"/>
          <w:szCs w:val="24"/>
          <w:lang w:val="it-IT"/>
        </w:rPr>
        <w:tab/>
        <w:t xml:space="preserve">Surat Permohonan Nomor </w:t>
      </w:r>
      <w:r>
        <w:rPr>
          <w:rFonts w:ascii="Bookman Old Style" w:hAnsi="Bookman Old Style"/>
          <w:sz w:val="24"/>
          <w:szCs w:val="24"/>
          <w:lang w:val="it-IT"/>
        </w:rPr>
        <w:t>………………………………………..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BE66F8">
        <w:rPr>
          <w:rFonts w:ascii="Bookman Old Style" w:hAnsi="Bookman Old Style"/>
          <w:sz w:val="24"/>
          <w:szCs w:val="24"/>
          <w:lang w:val="it-IT"/>
        </w:rPr>
        <w:tab/>
      </w:r>
      <w:r w:rsidRPr="00BE66F8">
        <w:rPr>
          <w:rFonts w:ascii="Bookman Old Style" w:hAnsi="Bookman Old Style"/>
          <w:sz w:val="24"/>
          <w:szCs w:val="24"/>
          <w:lang w:val="it-IT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>Tanggal ..……………………………………..............................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Atas Nama ..………………………………………………………….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Alamat …………………………………………………………………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…………………………………………………………………………..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NPWPD .............……………………………….……………………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fi-FI"/>
        </w:rPr>
      </w:pPr>
      <w:r w:rsidRPr="00757953">
        <w:rPr>
          <w:rFonts w:ascii="Bookman Old Style" w:hAnsi="Bookman Old Style"/>
          <w:sz w:val="24"/>
          <w:szCs w:val="24"/>
          <w:lang w:val="fi-FI"/>
        </w:rPr>
        <w:t>Menimbang</w:t>
      </w:r>
      <w:r w:rsidRPr="00757953">
        <w:rPr>
          <w:rFonts w:ascii="Bookman Old Style" w:hAnsi="Bookman Old Style"/>
          <w:sz w:val="24"/>
          <w:szCs w:val="24"/>
          <w:lang w:val="fi-FI"/>
        </w:rPr>
        <w:tab/>
        <w:t>:</w:t>
      </w:r>
    </w:p>
    <w:p w:rsidR="00A57555" w:rsidRPr="00EA10C4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fi-FI"/>
        </w:rPr>
      </w:pPr>
      <w:r w:rsidRPr="00EA10C4">
        <w:rPr>
          <w:rFonts w:ascii="Bookman Old Style" w:hAnsi="Bookman Old Style"/>
          <w:sz w:val="24"/>
          <w:szCs w:val="24"/>
          <w:lang w:val="fi-FI"/>
        </w:rPr>
        <w:t>Mengingat</w:t>
      </w:r>
      <w:r w:rsidRPr="00EA10C4">
        <w:rPr>
          <w:rFonts w:ascii="Bookman Old Style" w:hAnsi="Bookman Old Style"/>
          <w:sz w:val="24"/>
          <w:szCs w:val="24"/>
          <w:lang w:val="fi-FI"/>
        </w:rPr>
        <w:tab/>
        <w:t>:</w:t>
      </w:r>
    </w:p>
    <w:p w:rsidR="00A57555" w:rsidRPr="00EA10C4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jc w:val="center"/>
        <w:rPr>
          <w:rFonts w:ascii="Bookman Old Style" w:hAnsi="Bookman Old Style"/>
          <w:sz w:val="24"/>
          <w:szCs w:val="24"/>
          <w:lang w:val="fi-FI"/>
        </w:rPr>
      </w:pPr>
      <w:r w:rsidRPr="00EA10C4">
        <w:rPr>
          <w:rFonts w:ascii="Bookman Old Style" w:hAnsi="Bookman Old Style"/>
          <w:sz w:val="24"/>
          <w:szCs w:val="24"/>
          <w:lang w:val="fi-FI"/>
        </w:rPr>
        <w:t>MEMUTUSKAN</w:t>
      </w:r>
    </w:p>
    <w:p w:rsidR="00A57555" w:rsidRPr="00EA10C4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fi-FI"/>
        </w:rPr>
      </w:pPr>
      <w:r w:rsidRPr="00EA10C4">
        <w:rPr>
          <w:rFonts w:ascii="Bookman Old Style" w:hAnsi="Bookman Old Style"/>
          <w:sz w:val="24"/>
          <w:szCs w:val="24"/>
          <w:lang w:val="fi-FI"/>
        </w:rPr>
        <w:t xml:space="preserve">Menetapkan </w:t>
      </w:r>
      <w:r w:rsidRPr="00EA10C4">
        <w:rPr>
          <w:rFonts w:ascii="Bookman Old Style" w:hAnsi="Bookman Old Style"/>
          <w:sz w:val="24"/>
          <w:szCs w:val="24"/>
          <w:lang w:val="fi-FI"/>
        </w:rPr>
        <w:tab/>
        <w:t>:</w:t>
      </w:r>
    </w:p>
    <w:p w:rsidR="00A57555" w:rsidRPr="00EA10C4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fi-FI"/>
        </w:rPr>
      </w:pPr>
      <w:r w:rsidRPr="00EA10C4">
        <w:rPr>
          <w:rFonts w:ascii="Bookman Old Style" w:hAnsi="Bookman Old Style"/>
          <w:sz w:val="24"/>
          <w:szCs w:val="24"/>
          <w:lang w:val="fi-FI"/>
        </w:rPr>
        <w:t>PERTAMA</w:t>
      </w:r>
      <w:r w:rsidRPr="00EA10C4">
        <w:rPr>
          <w:rFonts w:ascii="Bookman Old Style" w:hAnsi="Bookman Old Style"/>
          <w:sz w:val="24"/>
          <w:szCs w:val="24"/>
          <w:lang w:val="fi-FI"/>
        </w:rPr>
        <w:tab/>
        <w:t>:</w:t>
      </w:r>
      <w:r w:rsidRPr="00EA10C4">
        <w:rPr>
          <w:rFonts w:ascii="Bookman Old Style" w:hAnsi="Bookman Old Style"/>
          <w:sz w:val="24"/>
          <w:szCs w:val="24"/>
          <w:lang w:val="fi-FI"/>
        </w:rPr>
        <w:tab/>
        <w:t xml:space="preserve">Menolak Surat </w:t>
      </w:r>
      <w:r>
        <w:rPr>
          <w:rFonts w:ascii="Bookman Old Style" w:hAnsi="Bookman Old Style"/>
          <w:sz w:val="24"/>
          <w:szCs w:val="24"/>
          <w:lang w:val="fi-FI"/>
        </w:rPr>
        <w:t>Permohonan Nomor ……..………………….…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EA10C4">
        <w:rPr>
          <w:rFonts w:ascii="Bookman Old Style" w:hAnsi="Bookman Old Style"/>
          <w:sz w:val="24"/>
          <w:szCs w:val="24"/>
          <w:lang w:val="fi-FI"/>
        </w:rPr>
        <w:tab/>
      </w:r>
      <w:r w:rsidRPr="00EA10C4">
        <w:rPr>
          <w:rFonts w:ascii="Bookman Old Style" w:hAnsi="Bookman Old Style"/>
          <w:sz w:val="24"/>
          <w:szCs w:val="24"/>
          <w:lang w:val="fi-FI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>Tanggal ..……………………………………………………………..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Atas Nama ..………………………………………………………….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Alamat …………………………………………………………………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………………………………………………………………………….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NPWPD .............…………………………………………………….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Berhubung ……………………..…………………………………….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…………………………………………………………………………..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ind w:left="2268" w:hanging="2268"/>
        <w:jc w:val="both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>KEDUA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 xml:space="preserve">: 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Memenuhi pembayaran sesuai dengan Surat Ketetapan yang telah diterima.</w:t>
      </w: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ind w:left="2268" w:hanging="2268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ind w:left="2268" w:hanging="2268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ind w:left="2268" w:hanging="2268"/>
        <w:jc w:val="both"/>
        <w:rPr>
          <w:rFonts w:ascii="Bookman Old Style" w:hAnsi="Bookman Old Style"/>
          <w:sz w:val="24"/>
          <w:szCs w:val="24"/>
          <w:lang w:val="es-ES"/>
        </w:rPr>
      </w:pPr>
    </w:p>
    <w:p w:rsidR="00A57555" w:rsidRPr="00757953" w:rsidRDefault="00A57555" w:rsidP="00D16678">
      <w:pPr>
        <w:tabs>
          <w:tab w:val="left" w:pos="1985"/>
          <w:tab w:val="left" w:pos="2268"/>
          <w:tab w:val="left" w:pos="5103"/>
        </w:tabs>
        <w:spacing w:after="0" w:line="360" w:lineRule="auto"/>
        <w:ind w:left="2268" w:hanging="2268"/>
        <w:jc w:val="both"/>
        <w:rPr>
          <w:rFonts w:ascii="Bookman Old Style" w:hAnsi="Bookman Old Style"/>
          <w:sz w:val="24"/>
          <w:szCs w:val="24"/>
          <w:lang w:val="es-ES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 xml:space="preserve">KEDUA 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 xml:space="preserve">: </w:t>
      </w:r>
      <w:r w:rsidRPr="00757953">
        <w:rPr>
          <w:rFonts w:ascii="Bookman Old Style" w:hAnsi="Bookman Old Style"/>
          <w:sz w:val="24"/>
          <w:szCs w:val="24"/>
          <w:lang w:val="es-ES"/>
        </w:rPr>
        <w:tab/>
        <w:t>Apabila dikemudian hari terdapat kekeliruan dalam Surat Keputusan ini akan diadakan pembetulan seperlunya.</w:t>
      </w:r>
    </w:p>
    <w:p w:rsidR="00A57555" w:rsidRPr="00757953" w:rsidRDefault="00A57555" w:rsidP="00071B1E">
      <w:pPr>
        <w:tabs>
          <w:tab w:val="left" w:pos="5103"/>
        </w:tabs>
        <w:spacing w:after="0"/>
        <w:rPr>
          <w:rFonts w:ascii="Bookman Old Style" w:hAnsi="Bookman Old Style"/>
          <w:sz w:val="24"/>
          <w:szCs w:val="24"/>
          <w:lang w:val="es-ES"/>
        </w:rPr>
      </w:pPr>
    </w:p>
    <w:p w:rsidR="00A57555" w:rsidRPr="00EA10C4" w:rsidRDefault="00A57555" w:rsidP="00071B1E">
      <w:pPr>
        <w:tabs>
          <w:tab w:val="left" w:pos="5103"/>
          <w:tab w:val="left" w:pos="6663"/>
          <w:tab w:val="left" w:pos="6946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757953">
        <w:rPr>
          <w:rFonts w:ascii="Bookman Old Style" w:hAnsi="Bookman Old Style"/>
          <w:sz w:val="24"/>
          <w:szCs w:val="24"/>
          <w:lang w:val="es-ES"/>
        </w:rPr>
        <w:tab/>
      </w:r>
      <w:r w:rsidRPr="00EA10C4">
        <w:rPr>
          <w:rFonts w:ascii="Bookman Old Style" w:hAnsi="Bookman Old Style"/>
          <w:sz w:val="24"/>
          <w:szCs w:val="24"/>
          <w:lang w:val="it-IT"/>
        </w:rPr>
        <w:t xml:space="preserve">Ditetapkan di 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: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………</w:t>
      </w:r>
      <w:r>
        <w:rPr>
          <w:rFonts w:ascii="Bookman Old Style" w:hAnsi="Bookman Old Style"/>
          <w:sz w:val="24"/>
          <w:szCs w:val="24"/>
          <w:lang w:val="it-IT"/>
        </w:rPr>
        <w:t>........................……………</w:t>
      </w:r>
    </w:p>
    <w:p w:rsidR="00A57555" w:rsidRPr="00EA10C4" w:rsidRDefault="00A57555" w:rsidP="00071B1E">
      <w:pPr>
        <w:tabs>
          <w:tab w:val="left" w:pos="5103"/>
          <w:tab w:val="left" w:pos="6663"/>
          <w:tab w:val="left" w:pos="6946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Pada Tanggal 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: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>………</w:t>
      </w:r>
      <w:r>
        <w:rPr>
          <w:rFonts w:ascii="Bookman Old Style" w:hAnsi="Bookman Old Style"/>
          <w:sz w:val="24"/>
          <w:szCs w:val="24"/>
          <w:lang w:val="it-IT"/>
        </w:rPr>
        <w:t>………........................……</w:t>
      </w:r>
    </w:p>
    <w:p w:rsidR="00A57555" w:rsidRPr="00EA10C4" w:rsidRDefault="00A57555" w:rsidP="00071B1E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 </w:t>
      </w:r>
    </w:p>
    <w:p w:rsidR="00A57555" w:rsidRPr="00EA10C4" w:rsidRDefault="00A57555" w:rsidP="00071B1E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ab/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  Kepala DPPKA,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         </w:t>
      </w:r>
    </w:p>
    <w:p w:rsidR="00A57555" w:rsidRPr="00EA10C4" w:rsidRDefault="00A57555" w:rsidP="00071B1E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EA10C4" w:rsidRDefault="00A57555" w:rsidP="00071B1E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EA10C4" w:rsidRDefault="00A57555" w:rsidP="00071B1E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it-IT"/>
        </w:rPr>
      </w:pPr>
    </w:p>
    <w:p w:rsidR="00A57555" w:rsidRPr="00246B1B" w:rsidRDefault="00A57555" w:rsidP="00AE7969">
      <w:pPr>
        <w:tabs>
          <w:tab w:val="left" w:pos="1134"/>
          <w:tab w:val="left" w:pos="5812"/>
        </w:tabs>
        <w:spacing w:after="0" w:line="360" w:lineRule="auto"/>
        <w:rPr>
          <w:rFonts w:ascii="Bookman Old Style" w:hAnsi="Bookman Old Style"/>
          <w:sz w:val="24"/>
          <w:szCs w:val="24"/>
          <w:lang w:val="fi-FI"/>
        </w:rPr>
      </w:pP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 </w:t>
      </w:r>
      <w:r w:rsidRPr="00EA10C4">
        <w:rPr>
          <w:rFonts w:ascii="Bookman Old Style" w:hAnsi="Bookman Old Style"/>
          <w:sz w:val="24"/>
          <w:szCs w:val="24"/>
          <w:lang w:val="it-IT"/>
        </w:rPr>
        <w:tab/>
        <w:t xml:space="preserve">   </w:t>
      </w:r>
      <w:r>
        <w:rPr>
          <w:rFonts w:ascii="Bookman Old Style" w:hAnsi="Bookman Old Style"/>
          <w:sz w:val="24"/>
          <w:szCs w:val="24"/>
          <w:lang w:val="fi-FI"/>
        </w:rPr>
        <w:t xml:space="preserve">……………………………. </w:t>
      </w:r>
    </w:p>
    <w:p w:rsidR="00A57555" w:rsidRPr="00246B1B" w:rsidRDefault="00A57555" w:rsidP="00AE7969">
      <w:pPr>
        <w:tabs>
          <w:tab w:val="left" w:pos="1134"/>
          <w:tab w:val="left" w:pos="5812"/>
        </w:tabs>
        <w:spacing w:after="0"/>
        <w:rPr>
          <w:rFonts w:ascii="Bookman Old Style" w:hAnsi="Bookman Old Style"/>
          <w:sz w:val="24"/>
          <w:szCs w:val="24"/>
          <w:lang w:val="fi-FI"/>
        </w:rPr>
      </w:pPr>
      <w:r w:rsidRPr="00246B1B">
        <w:rPr>
          <w:rFonts w:ascii="Bookman Old Style" w:hAnsi="Bookman Old Style"/>
          <w:sz w:val="24"/>
          <w:szCs w:val="24"/>
          <w:lang w:val="fi-FI"/>
        </w:rPr>
        <w:tab/>
      </w:r>
      <w:r w:rsidRPr="00246B1B">
        <w:rPr>
          <w:rFonts w:ascii="Bookman Old Style" w:hAnsi="Bookman Old Style"/>
          <w:sz w:val="24"/>
          <w:szCs w:val="24"/>
          <w:lang w:val="fi-FI"/>
        </w:rPr>
        <w:tab/>
        <w:t>NIP………</w:t>
      </w:r>
      <w:r>
        <w:rPr>
          <w:rFonts w:ascii="Bookman Old Style" w:hAnsi="Bookman Old Style"/>
          <w:sz w:val="24"/>
          <w:szCs w:val="24"/>
          <w:lang w:val="fi-FI"/>
        </w:rPr>
        <w:t xml:space="preserve">..………………… </w:t>
      </w: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  <w:r>
        <w:rPr>
          <w:noProof/>
        </w:rPr>
        <w:pict>
          <v:line id="_x0000_s1052" style="position:absolute;z-index:251667456" from="0,10.45pt" to="468pt,10.45pt"/>
        </w:pict>
      </w: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  <w:r>
        <w:rPr>
          <w:noProof/>
        </w:rPr>
        <w:pict>
          <v:shape id="_x0000_s1053" type="#_x0000_t202" style="position:absolute;margin-left:252pt;margin-top:3.1pt;width:3in;height:99.15pt;z-index:251668480" stroked="f">
            <v:textbox>
              <w:txbxContent>
                <w:p w:rsidR="00A57555" w:rsidRDefault="00A57555" w:rsidP="00DD219E">
                  <w:pPr>
                    <w:spacing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Wates, 27 Agustus 2012</w:t>
                  </w:r>
                </w:p>
                <w:p w:rsidR="00A57555" w:rsidRDefault="00A57555" w:rsidP="00F0570E">
                  <w:pPr>
                    <w:spacing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BUPATI KULON PROGO,</w:t>
                  </w:r>
                </w:p>
                <w:p w:rsidR="00A57555" w:rsidRDefault="00A57555" w:rsidP="00F0570E">
                  <w:pPr>
                    <w:spacing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A57555" w:rsidRDefault="00A57555" w:rsidP="00F0570E">
                  <w:pPr>
                    <w:spacing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Cap/ttd</w:t>
                  </w:r>
                </w:p>
                <w:p w:rsidR="00A57555" w:rsidRDefault="00A57555" w:rsidP="00F0570E">
                  <w:pPr>
                    <w:spacing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A57555" w:rsidRPr="00F0570E" w:rsidRDefault="00A57555" w:rsidP="00F0570E">
                  <w:pPr>
                    <w:spacing w:after="0"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HASTO WARDOYO</w:t>
                  </w:r>
                </w:p>
              </w:txbxContent>
            </v:textbox>
          </v:shape>
        </w:pict>
      </w: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</w:p>
    <w:p w:rsidR="00A57555" w:rsidRPr="00566066" w:rsidRDefault="00A57555" w:rsidP="005F0AE3">
      <w:pPr>
        <w:spacing w:after="0"/>
        <w:rPr>
          <w:rFonts w:ascii="Bookman Old Style" w:hAnsi="Bookman Old Style"/>
          <w:sz w:val="24"/>
          <w:szCs w:val="24"/>
          <w:lang w:val="fi-FI"/>
        </w:rPr>
      </w:pPr>
      <w:r>
        <w:rPr>
          <w:noProof/>
        </w:rPr>
        <w:pict>
          <v:line id="_x0000_s1054" style="position:absolute;z-index:251670528" from="315pt,137.9pt" to="423pt,137.9pt"/>
        </w:pict>
      </w:r>
      <w:r>
        <w:rPr>
          <w:noProof/>
        </w:rPr>
        <w:pict>
          <v:shape id="_x0000_s1055" type="#_x0000_t202" style="position:absolute;margin-left:315pt;margin-top:119.8pt;width:108pt;height:38.25pt;z-index:251669504" strokeweight="3pt">
            <v:stroke linestyle="thinThin"/>
            <v:textbox style="mso-next-textbox:#_x0000_s1055">
              <w:txbxContent>
                <w:p w:rsidR="00A57555" w:rsidRPr="00BD3E59" w:rsidRDefault="00A57555" w:rsidP="00566066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val="sv-SE"/>
                    </w:rPr>
                  </w:pPr>
                  <w:r w:rsidRPr="00BD3E59">
                    <w:rPr>
                      <w:rFonts w:ascii="Arial" w:hAnsi="Arial" w:cs="Arial"/>
                      <w:sz w:val="14"/>
                      <w:szCs w:val="14"/>
                      <w:lang w:val="sv-SE"/>
                    </w:rPr>
                    <w:t>PARAF KOORDINASI</w:t>
                  </w:r>
                </w:p>
                <w:p w:rsidR="00A57555" w:rsidRPr="00BD3E59" w:rsidRDefault="00A57555" w:rsidP="00566066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sv-S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56" style="position:absolute;z-index:251672576" from="387pt,137.9pt" to="387pt,155.9pt"/>
        </w:pict>
      </w:r>
      <w:r>
        <w:rPr>
          <w:noProof/>
        </w:rPr>
        <w:pict>
          <v:line id="_x0000_s1057" style="position:absolute;z-index:251671552" from="351pt,137.9pt" to="351pt,155.9pt"/>
        </w:pict>
      </w:r>
    </w:p>
    <w:sectPr w:rsidR="00A57555" w:rsidRPr="00566066" w:rsidSect="00805003">
      <w:pgSz w:w="12242" w:h="18722" w:code="768"/>
      <w:pgMar w:top="1440" w:right="1440" w:bottom="1440" w:left="1440" w:header="709" w:footer="709" w:gutter="0"/>
      <w:pgBorders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altName w:val="Lucida Bright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3A04"/>
    <w:multiLevelType w:val="hybridMultilevel"/>
    <w:tmpl w:val="7138E90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2A23345"/>
    <w:multiLevelType w:val="hybridMultilevel"/>
    <w:tmpl w:val="B9AA3564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9545E7"/>
    <w:multiLevelType w:val="hybridMultilevel"/>
    <w:tmpl w:val="D130C4EC"/>
    <w:lvl w:ilvl="0" w:tplc="7108C0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AA6"/>
    <w:rsid w:val="0004010A"/>
    <w:rsid w:val="00071B1E"/>
    <w:rsid w:val="00076310"/>
    <w:rsid w:val="00085604"/>
    <w:rsid w:val="00097416"/>
    <w:rsid w:val="000F56A7"/>
    <w:rsid w:val="00105646"/>
    <w:rsid w:val="001223F1"/>
    <w:rsid w:val="00135CBB"/>
    <w:rsid w:val="00163A58"/>
    <w:rsid w:val="0018019D"/>
    <w:rsid w:val="00183378"/>
    <w:rsid w:val="001D7C1D"/>
    <w:rsid w:val="00203866"/>
    <w:rsid w:val="00246B1B"/>
    <w:rsid w:val="00295E64"/>
    <w:rsid w:val="002C5F41"/>
    <w:rsid w:val="002E1408"/>
    <w:rsid w:val="002E5580"/>
    <w:rsid w:val="002F35C5"/>
    <w:rsid w:val="002F7C11"/>
    <w:rsid w:val="00310EB8"/>
    <w:rsid w:val="00313700"/>
    <w:rsid w:val="00343EC6"/>
    <w:rsid w:val="003544EB"/>
    <w:rsid w:val="00385A40"/>
    <w:rsid w:val="00387CE3"/>
    <w:rsid w:val="003A4B12"/>
    <w:rsid w:val="003B286B"/>
    <w:rsid w:val="003D230B"/>
    <w:rsid w:val="00401DA8"/>
    <w:rsid w:val="00405648"/>
    <w:rsid w:val="0044229C"/>
    <w:rsid w:val="00467936"/>
    <w:rsid w:val="00496E86"/>
    <w:rsid w:val="004A1D01"/>
    <w:rsid w:val="004A72C3"/>
    <w:rsid w:val="004B5F3A"/>
    <w:rsid w:val="004B7EBC"/>
    <w:rsid w:val="004D15AE"/>
    <w:rsid w:val="005029B8"/>
    <w:rsid w:val="00517E15"/>
    <w:rsid w:val="00554F34"/>
    <w:rsid w:val="00566066"/>
    <w:rsid w:val="005A2C13"/>
    <w:rsid w:val="005A477E"/>
    <w:rsid w:val="005B1DB1"/>
    <w:rsid w:val="005C2161"/>
    <w:rsid w:val="005C3AA3"/>
    <w:rsid w:val="005F0AE3"/>
    <w:rsid w:val="00602FED"/>
    <w:rsid w:val="00612A2F"/>
    <w:rsid w:val="00614583"/>
    <w:rsid w:val="006146A7"/>
    <w:rsid w:val="00627AF3"/>
    <w:rsid w:val="00666E32"/>
    <w:rsid w:val="00683AA6"/>
    <w:rsid w:val="00687466"/>
    <w:rsid w:val="006A31FB"/>
    <w:rsid w:val="006B1526"/>
    <w:rsid w:val="006E19D7"/>
    <w:rsid w:val="006F03CD"/>
    <w:rsid w:val="006F763C"/>
    <w:rsid w:val="0071629C"/>
    <w:rsid w:val="00742A1A"/>
    <w:rsid w:val="00757953"/>
    <w:rsid w:val="00757965"/>
    <w:rsid w:val="007B13FD"/>
    <w:rsid w:val="007B5B87"/>
    <w:rsid w:val="007C31A7"/>
    <w:rsid w:val="00801E49"/>
    <w:rsid w:val="00805003"/>
    <w:rsid w:val="008066A0"/>
    <w:rsid w:val="00806D5B"/>
    <w:rsid w:val="00843233"/>
    <w:rsid w:val="0085468B"/>
    <w:rsid w:val="008578B4"/>
    <w:rsid w:val="00877A3E"/>
    <w:rsid w:val="008A6417"/>
    <w:rsid w:val="008B6C36"/>
    <w:rsid w:val="008C6AD2"/>
    <w:rsid w:val="008F385A"/>
    <w:rsid w:val="00905F6C"/>
    <w:rsid w:val="00910B9C"/>
    <w:rsid w:val="009876EA"/>
    <w:rsid w:val="009C3559"/>
    <w:rsid w:val="00A178D2"/>
    <w:rsid w:val="00A25C74"/>
    <w:rsid w:val="00A4798B"/>
    <w:rsid w:val="00A57555"/>
    <w:rsid w:val="00A64B56"/>
    <w:rsid w:val="00A869D3"/>
    <w:rsid w:val="00A97246"/>
    <w:rsid w:val="00AC30C5"/>
    <w:rsid w:val="00AD4C66"/>
    <w:rsid w:val="00AE7969"/>
    <w:rsid w:val="00B14EA3"/>
    <w:rsid w:val="00B24BC3"/>
    <w:rsid w:val="00B51203"/>
    <w:rsid w:val="00B5250A"/>
    <w:rsid w:val="00B94176"/>
    <w:rsid w:val="00B97EC1"/>
    <w:rsid w:val="00BA030C"/>
    <w:rsid w:val="00BC10B0"/>
    <w:rsid w:val="00BD3E59"/>
    <w:rsid w:val="00BE66F8"/>
    <w:rsid w:val="00BE790A"/>
    <w:rsid w:val="00C53394"/>
    <w:rsid w:val="00C54F92"/>
    <w:rsid w:val="00C74044"/>
    <w:rsid w:val="00C83CF8"/>
    <w:rsid w:val="00CC630A"/>
    <w:rsid w:val="00CE68D8"/>
    <w:rsid w:val="00D16678"/>
    <w:rsid w:val="00D44837"/>
    <w:rsid w:val="00D81CAA"/>
    <w:rsid w:val="00DA12CA"/>
    <w:rsid w:val="00DB6B18"/>
    <w:rsid w:val="00DD219E"/>
    <w:rsid w:val="00DF14DE"/>
    <w:rsid w:val="00E04666"/>
    <w:rsid w:val="00E37B47"/>
    <w:rsid w:val="00E95449"/>
    <w:rsid w:val="00EA10C4"/>
    <w:rsid w:val="00EB29A5"/>
    <w:rsid w:val="00EC1273"/>
    <w:rsid w:val="00ED5AB7"/>
    <w:rsid w:val="00EF2239"/>
    <w:rsid w:val="00F0570E"/>
    <w:rsid w:val="00F40539"/>
    <w:rsid w:val="00F4799B"/>
    <w:rsid w:val="00F91E00"/>
    <w:rsid w:val="00FD6C66"/>
    <w:rsid w:val="00FF5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B1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D7C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485</TotalTime>
  <Pages>9</Pages>
  <Words>1450</Words>
  <Characters>8266</Characters>
  <Application>Microsoft Office Outlook</Application>
  <DocSecurity>0</DocSecurity>
  <Lines>0</Lines>
  <Paragraphs>0</Paragraphs>
  <ScaleCrop>false</ScaleCrop>
  <Company>Muhammadiyah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J-Isnan</dc:creator>
  <cp:keywords/>
  <dc:description/>
  <cp:lastModifiedBy>HUKUM</cp:lastModifiedBy>
  <cp:revision>96</cp:revision>
  <cp:lastPrinted>2012-05-09T01:19:00Z</cp:lastPrinted>
  <dcterms:created xsi:type="dcterms:W3CDTF">2012-01-03T02:42:00Z</dcterms:created>
  <dcterms:modified xsi:type="dcterms:W3CDTF">2012-10-10T07:54:00Z</dcterms:modified>
</cp:coreProperties>
</file>